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E45BA0" w14:textId="557ABA53" w:rsidR="001C367F" w:rsidRPr="00BF2AB6" w:rsidRDefault="001C367F" w:rsidP="001C367F">
      <w:pPr>
        <w:pStyle w:val="Default"/>
        <w:rPr>
          <w:sz w:val="23"/>
          <w:szCs w:val="23"/>
        </w:rPr>
      </w:pPr>
      <w:r w:rsidRPr="00BF2AB6">
        <w:rPr>
          <w:b/>
          <w:bCs/>
          <w:sz w:val="23"/>
          <w:szCs w:val="23"/>
        </w:rPr>
        <w:t xml:space="preserve">Erläuterungen für Bewerber-/Bietergemeinschaften und </w:t>
      </w:r>
    </w:p>
    <w:p w14:paraId="519BCB49" w14:textId="77777777" w:rsidR="001C367F" w:rsidRPr="00BF2AB6" w:rsidRDefault="001C367F" w:rsidP="001C367F">
      <w:pPr>
        <w:pStyle w:val="Default"/>
        <w:rPr>
          <w:sz w:val="23"/>
          <w:szCs w:val="23"/>
        </w:rPr>
      </w:pPr>
      <w:r w:rsidRPr="00BF2AB6">
        <w:rPr>
          <w:b/>
          <w:bCs/>
          <w:sz w:val="23"/>
          <w:szCs w:val="23"/>
        </w:rPr>
        <w:t xml:space="preserve">bei Einsatz von Subunternehmern </w:t>
      </w:r>
    </w:p>
    <w:p w14:paraId="286BB2DB" w14:textId="77777777" w:rsidR="001C367F" w:rsidRPr="00BF2AB6" w:rsidRDefault="001C367F" w:rsidP="001C367F">
      <w:pPr>
        <w:pStyle w:val="Default"/>
        <w:rPr>
          <w:sz w:val="22"/>
          <w:szCs w:val="22"/>
        </w:rPr>
      </w:pPr>
    </w:p>
    <w:p w14:paraId="60D29845" w14:textId="030315E5" w:rsidR="001C367F" w:rsidRPr="00BF2AB6" w:rsidRDefault="001C367F" w:rsidP="001C367F">
      <w:pPr>
        <w:pStyle w:val="Default"/>
        <w:rPr>
          <w:sz w:val="22"/>
          <w:szCs w:val="22"/>
          <w:u w:val="single"/>
        </w:rPr>
      </w:pPr>
      <w:r w:rsidRPr="00BF2AB6">
        <w:rPr>
          <w:sz w:val="22"/>
          <w:szCs w:val="22"/>
          <w:u w:val="single"/>
        </w:rPr>
        <w:t xml:space="preserve">Bewerber-/Bietergemeinschaften </w:t>
      </w:r>
    </w:p>
    <w:p w14:paraId="695266EB" w14:textId="77777777" w:rsidR="001C367F" w:rsidRPr="00BF2AB6" w:rsidRDefault="001C367F" w:rsidP="001C367F">
      <w:pPr>
        <w:pStyle w:val="Default"/>
        <w:rPr>
          <w:sz w:val="22"/>
          <w:szCs w:val="22"/>
        </w:rPr>
      </w:pPr>
    </w:p>
    <w:p w14:paraId="0A28665D" w14:textId="781815F0" w:rsidR="001C367F" w:rsidRPr="00BF2AB6" w:rsidRDefault="001C367F" w:rsidP="001C367F">
      <w:pPr>
        <w:pStyle w:val="Default"/>
        <w:rPr>
          <w:sz w:val="22"/>
          <w:szCs w:val="22"/>
        </w:rPr>
      </w:pPr>
      <w:r w:rsidRPr="00BF2AB6">
        <w:rPr>
          <w:sz w:val="22"/>
          <w:szCs w:val="22"/>
        </w:rPr>
        <w:t xml:space="preserve">Bewerber-/Bietergemeinschaften sind zulässig. Sie müssen eine(n) zentrale(n) Ansprechpartner(in) benennen. </w:t>
      </w:r>
    </w:p>
    <w:p w14:paraId="4F0E9312" w14:textId="77777777" w:rsidR="00773E05" w:rsidRPr="00BF2AB6" w:rsidRDefault="00773E05" w:rsidP="001C367F">
      <w:pPr>
        <w:pStyle w:val="Default"/>
        <w:rPr>
          <w:sz w:val="22"/>
          <w:szCs w:val="22"/>
        </w:rPr>
      </w:pPr>
    </w:p>
    <w:p w14:paraId="4AEBA25A" w14:textId="0721F632" w:rsidR="001C367F" w:rsidRPr="00BF2AB6" w:rsidRDefault="001C367F" w:rsidP="001C367F">
      <w:pPr>
        <w:pStyle w:val="Default"/>
        <w:rPr>
          <w:sz w:val="22"/>
          <w:szCs w:val="22"/>
        </w:rPr>
      </w:pPr>
      <w:r w:rsidRPr="00BF2AB6">
        <w:rPr>
          <w:sz w:val="22"/>
          <w:szCs w:val="22"/>
        </w:rPr>
        <w:t xml:space="preserve">Ein Teilnahmeantrag/Angebot von gemeinschaftlichen Bewerbern/Bietern findet nur Berücksichtigung, wenn dem Teilnahmeantrag/Angebot eine von allen Mitgliedern unterschriebene Erklärung beigefügt ist, in der alle Mitglieder genannt sind und ein Mitglied als bevollmächtigter Vertreter für den Abschluss und die Durchführung des Vertrages benannt ist. Außerdem müssen sich die Mitglieder darin für alle im Zusammenhang mit dem Vertrag entstehenden Verbindlichkeiten zur gesamtschuldnerischen Haftung verpflichten. Hierfür ist das Formular „Erklärung Bewerber- bzw. Bietergemeinschaft“ zu verwenden. </w:t>
      </w:r>
    </w:p>
    <w:p w14:paraId="3CEEA18C" w14:textId="77777777" w:rsidR="00773E05" w:rsidRPr="00BF2AB6" w:rsidRDefault="00773E05" w:rsidP="001C367F">
      <w:pPr>
        <w:pStyle w:val="Default"/>
        <w:rPr>
          <w:sz w:val="22"/>
          <w:szCs w:val="22"/>
        </w:rPr>
      </w:pPr>
    </w:p>
    <w:p w14:paraId="4CC022BF" w14:textId="3737E62A" w:rsidR="001C367F" w:rsidRPr="00BF2AB6" w:rsidRDefault="001C367F" w:rsidP="001C367F">
      <w:pPr>
        <w:pStyle w:val="Default"/>
        <w:rPr>
          <w:sz w:val="22"/>
          <w:szCs w:val="22"/>
        </w:rPr>
      </w:pPr>
      <w:r w:rsidRPr="00BF2AB6">
        <w:rPr>
          <w:sz w:val="22"/>
          <w:szCs w:val="22"/>
        </w:rPr>
        <w:t xml:space="preserve">Die für die Prüfung der persönlichen Lage erforderlichen Unterlagen/Nachweise sind für jedes Mitglied der Bewerber-/Bietergemeinschaft vorzulegen. </w:t>
      </w:r>
    </w:p>
    <w:p w14:paraId="76859D5E" w14:textId="77777777" w:rsidR="00773E05" w:rsidRPr="00BF2AB6" w:rsidRDefault="00773E05" w:rsidP="001C367F">
      <w:pPr>
        <w:pStyle w:val="Default"/>
        <w:rPr>
          <w:sz w:val="22"/>
          <w:szCs w:val="22"/>
        </w:rPr>
      </w:pPr>
    </w:p>
    <w:p w14:paraId="0201E13E" w14:textId="77777777" w:rsidR="001C367F" w:rsidRPr="00BF2AB6" w:rsidRDefault="001C367F" w:rsidP="001C367F">
      <w:pPr>
        <w:pStyle w:val="Default"/>
        <w:rPr>
          <w:sz w:val="22"/>
          <w:szCs w:val="22"/>
        </w:rPr>
      </w:pPr>
      <w:r w:rsidRPr="00BF2AB6">
        <w:rPr>
          <w:sz w:val="22"/>
          <w:szCs w:val="22"/>
        </w:rPr>
        <w:t xml:space="preserve">Die Nachweise der wirtschaftlichen und finanziellen sowie der technischen und beruflichen Leistungsfähigkeit sind für mindestens ein Mitglied der Bewerber-/Bietergemeinschaft vorzulegen. Werden die entsprechenden Nachweise durch ein Mitglied/ einzelne Mitglieder erbracht, welche nach der internen Arbeitsverteilung für den jeweiligen Leistungsteil zuständig sind, wird die Bewerber-/Bietergemeinschaft insofern als Ganzes als leistungsfähig angesehen. </w:t>
      </w:r>
    </w:p>
    <w:p w14:paraId="1DBAF72E" w14:textId="77777777" w:rsidR="00773E05" w:rsidRPr="00BF2AB6" w:rsidRDefault="00773E05" w:rsidP="001C367F">
      <w:pPr>
        <w:pStyle w:val="Default"/>
        <w:rPr>
          <w:sz w:val="22"/>
          <w:szCs w:val="22"/>
        </w:rPr>
      </w:pPr>
    </w:p>
    <w:p w14:paraId="1D2AB190" w14:textId="20815C34" w:rsidR="001C367F" w:rsidRPr="00BF2AB6" w:rsidRDefault="001C367F" w:rsidP="001C367F">
      <w:pPr>
        <w:pStyle w:val="Default"/>
        <w:rPr>
          <w:sz w:val="22"/>
          <w:szCs w:val="22"/>
        </w:rPr>
      </w:pPr>
      <w:r w:rsidRPr="00BF2AB6">
        <w:rPr>
          <w:sz w:val="22"/>
          <w:szCs w:val="22"/>
        </w:rPr>
        <w:t xml:space="preserve">Die Bildung oder Änderung von Bewerber-/Bietergemeinschaften ist während der Bindefrist des Angebots unzulässig. Nach Vertragsschluss ist die Bildung oder Änderung von Arbeitsgemeinschaften oder eine anderweitige Übertragung von Leistungen auf Dritte nur nach vorheriger Einverständniserklärung der Auftraggeberin zulässig. </w:t>
      </w:r>
    </w:p>
    <w:p w14:paraId="5F8D8C0F" w14:textId="77777777" w:rsidR="00773E05" w:rsidRPr="00BF2AB6" w:rsidRDefault="00773E05" w:rsidP="001C367F">
      <w:pPr>
        <w:pStyle w:val="Default"/>
        <w:rPr>
          <w:sz w:val="22"/>
          <w:szCs w:val="22"/>
        </w:rPr>
      </w:pPr>
    </w:p>
    <w:p w14:paraId="09EA90F9" w14:textId="22277A5A" w:rsidR="001C367F" w:rsidRPr="00BF2AB6" w:rsidRDefault="001C367F" w:rsidP="001C367F">
      <w:pPr>
        <w:pStyle w:val="Default"/>
        <w:rPr>
          <w:sz w:val="22"/>
          <w:szCs w:val="22"/>
        </w:rPr>
      </w:pPr>
      <w:r w:rsidRPr="00BF2AB6">
        <w:rPr>
          <w:sz w:val="22"/>
          <w:szCs w:val="22"/>
        </w:rPr>
        <w:t xml:space="preserve">Bewerber-/Bietergemeinschaften haben darzulegen, dass die Gemeinschaft als Ganzes sowie die Mitgliedschaft der einzelnen Unternehmen in der Gemeinschaft zulässig ist (nähere Informationen s. Kapitel „Wettbewerbsbeschränkungen“ auf Seite 2). </w:t>
      </w:r>
    </w:p>
    <w:p w14:paraId="6680C365" w14:textId="77777777" w:rsidR="00773E05" w:rsidRPr="00BF2AB6" w:rsidRDefault="00773E05" w:rsidP="001C367F">
      <w:pPr>
        <w:pStyle w:val="Default"/>
        <w:rPr>
          <w:sz w:val="22"/>
          <w:szCs w:val="22"/>
        </w:rPr>
      </w:pPr>
    </w:p>
    <w:p w14:paraId="06C858A8" w14:textId="29CADCAE" w:rsidR="001C367F" w:rsidRPr="00BF2AB6" w:rsidRDefault="001C367F" w:rsidP="001C367F">
      <w:pPr>
        <w:pStyle w:val="Default"/>
        <w:rPr>
          <w:sz w:val="22"/>
          <w:szCs w:val="22"/>
          <w:u w:val="single"/>
        </w:rPr>
      </w:pPr>
      <w:r w:rsidRPr="00BF2AB6">
        <w:rPr>
          <w:sz w:val="22"/>
          <w:szCs w:val="22"/>
          <w:u w:val="single"/>
        </w:rPr>
        <w:t xml:space="preserve">Subunternehmen </w:t>
      </w:r>
    </w:p>
    <w:p w14:paraId="16E7C3F2" w14:textId="77777777" w:rsidR="00773E05" w:rsidRPr="00BF2AB6" w:rsidRDefault="00773E05" w:rsidP="001C367F">
      <w:pPr>
        <w:pStyle w:val="Default"/>
        <w:rPr>
          <w:sz w:val="22"/>
          <w:szCs w:val="22"/>
        </w:rPr>
      </w:pPr>
    </w:p>
    <w:p w14:paraId="4EFDE159" w14:textId="178109BA" w:rsidR="001C367F" w:rsidRPr="00BF2AB6" w:rsidRDefault="001C367F" w:rsidP="001C367F">
      <w:pPr>
        <w:pStyle w:val="Default"/>
        <w:rPr>
          <w:sz w:val="22"/>
          <w:szCs w:val="22"/>
        </w:rPr>
      </w:pPr>
      <w:r w:rsidRPr="00BF2AB6">
        <w:rPr>
          <w:sz w:val="22"/>
          <w:szCs w:val="22"/>
        </w:rPr>
        <w:t xml:space="preserve">Der Einsatz von Subunternehmen ist zulässig. </w:t>
      </w:r>
    </w:p>
    <w:p w14:paraId="4C5EEDA0" w14:textId="77777777" w:rsidR="00773E05" w:rsidRPr="00BF2AB6" w:rsidRDefault="00773E05" w:rsidP="001C367F">
      <w:pPr>
        <w:pStyle w:val="Default"/>
        <w:rPr>
          <w:sz w:val="22"/>
          <w:szCs w:val="22"/>
        </w:rPr>
      </w:pPr>
    </w:p>
    <w:p w14:paraId="7CBAF5A2" w14:textId="29C87DCA" w:rsidR="001C367F" w:rsidRPr="00BF2AB6" w:rsidRDefault="001C367F" w:rsidP="001C367F">
      <w:pPr>
        <w:pStyle w:val="Default"/>
        <w:rPr>
          <w:sz w:val="22"/>
          <w:szCs w:val="22"/>
        </w:rPr>
      </w:pPr>
      <w:r w:rsidRPr="00BF2AB6">
        <w:rPr>
          <w:sz w:val="22"/>
          <w:szCs w:val="22"/>
        </w:rPr>
        <w:t xml:space="preserve">Die für die Prüfung der persönlichen Lage erforderlichen Unterlagen/Nachweise sind bei Eignungsleihe (s. nachfolgender Absatz) auch für die entsprechenden Subunternehmer vorzulegen. </w:t>
      </w:r>
    </w:p>
    <w:p w14:paraId="472747C5" w14:textId="1D6FE338" w:rsidR="00773E05" w:rsidRPr="00BF2AB6" w:rsidRDefault="00773E05" w:rsidP="001C367F">
      <w:pPr>
        <w:pStyle w:val="Default"/>
        <w:rPr>
          <w:sz w:val="22"/>
          <w:szCs w:val="22"/>
        </w:rPr>
      </w:pPr>
    </w:p>
    <w:p w14:paraId="70D6F2A7" w14:textId="77777777" w:rsidR="00773E05" w:rsidRPr="00BF2AB6" w:rsidRDefault="001C367F" w:rsidP="001C367F">
      <w:pPr>
        <w:autoSpaceDE/>
        <w:autoSpaceDN/>
        <w:adjustRightInd/>
        <w:rPr>
          <w:rFonts w:cs="Arial"/>
          <w:szCs w:val="22"/>
        </w:rPr>
      </w:pPr>
      <w:r w:rsidRPr="00BF2AB6">
        <w:rPr>
          <w:rFonts w:cs="Arial"/>
          <w:szCs w:val="22"/>
        </w:rPr>
        <w:t xml:space="preserve">Die Nachweise der wirtschaftlichen und finanziellen sowie der technischen und beruflichen Leistungsfähigkeit sind durch den Bieter oder mindestens durch einen der zur Leistungserbringung eingesetzten Subunternehmer vorzulegen (= Eignungsleihe gem. § 47 VgV). Werden die entsprechenden Nachweise durch Subunternehmer erbracht, welche nach der internen Arbeitsverteilung für den jeweiligen Leistungsteil zuständig sind, wird der Bewerber/Bieter insofern als Ganzes als leistungsfähig angesehen. </w:t>
      </w:r>
    </w:p>
    <w:p w14:paraId="1C7B3C5D" w14:textId="77777777" w:rsidR="00773E05" w:rsidRPr="00BF2AB6" w:rsidRDefault="00773E05" w:rsidP="001C367F">
      <w:pPr>
        <w:autoSpaceDE/>
        <w:autoSpaceDN/>
        <w:adjustRightInd/>
        <w:rPr>
          <w:rFonts w:cs="Arial"/>
          <w:szCs w:val="22"/>
        </w:rPr>
      </w:pPr>
    </w:p>
    <w:p w14:paraId="4686F73F" w14:textId="62B7CFBF" w:rsidR="00773E05" w:rsidRPr="00BF2AB6" w:rsidRDefault="00773E05" w:rsidP="00773E05">
      <w:pPr>
        <w:pStyle w:val="Default"/>
        <w:rPr>
          <w:sz w:val="22"/>
          <w:szCs w:val="22"/>
        </w:rPr>
      </w:pPr>
      <w:r w:rsidRPr="00BF2AB6">
        <w:rPr>
          <w:sz w:val="22"/>
          <w:szCs w:val="22"/>
        </w:rPr>
        <w:lastRenderedPageBreak/>
        <w:t xml:space="preserve">Soweit sich ein Bewerber/Bieter zum Nachweis der Eignung der Ressourcen von Subunternehmen bedienen will (s. vorheriger Absatz), ist ferner vorzulegen: </w:t>
      </w:r>
    </w:p>
    <w:p w14:paraId="0F5F2D90" w14:textId="6DE640D5" w:rsidR="00773E05" w:rsidRPr="00BF2AB6" w:rsidRDefault="00773E05" w:rsidP="00773E05">
      <w:pPr>
        <w:pStyle w:val="Default"/>
        <w:numPr>
          <w:ilvl w:val="0"/>
          <w:numId w:val="8"/>
        </w:numPr>
        <w:rPr>
          <w:sz w:val="22"/>
          <w:szCs w:val="22"/>
        </w:rPr>
      </w:pPr>
      <w:r w:rsidRPr="00BF2AB6">
        <w:rPr>
          <w:sz w:val="22"/>
          <w:szCs w:val="22"/>
        </w:rPr>
        <w:t xml:space="preserve">eine Erklärung über Art und Umfang der in Anspruch genommenen Ressourcen mit Angabe des Leistungsteils des/der Subunternehmer (bitte hierfür das Formular „Liste der beabsichtigten Subunternehmerleistungen“ verwenden); und </w:t>
      </w:r>
    </w:p>
    <w:p w14:paraId="516399BF" w14:textId="77777777" w:rsidR="00773E05" w:rsidRPr="00BF2AB6" w:rsidRDefault="00773E05" w:rsidP="00773E05">
      <w:pPr>
        <w:pStyle w:val="Default"/>
        <w:rPr>
          <w:sz w:val="22"/>
          <w:szCs w:val="22"/>
        </w:rPr>
      </w:pPr>
    </w:p>
    <w:p w14:paraId="750E0335" w14:textId="63E2BF1E" w:rsidR="00773E05" w:rsidRPr="00BF2AB6" w:rsidRDefault="00773E05" w:rsidP="00773E05">
      <w:pPr>
        <w:pStyle w:val="Default"/>
        <w:numPr>
          <w:ilvl w:val="0"/>
          <w:numId w:val="8"/>
        </w:numPr>
        <w:rPr>
          <w:sz w:val="22"/>
          <w:szCs w:val="22"/>
        </w:rPr>
      </w:pPr>
      <w:r w:rsidRPr="00BF2AB6">
        <w:rPr>
          <w:sz w:val="22"/>
          <w:szCs w:val="22"/>
        </w:rPr>
        <w:t xml:space="preserve">der Nachweis, dass dem Bewerber/Bieter zum Zeitpunkt der Auftragserfüllung die erforderlichen Kapazitäten und Mittel des Subunternehmens zur Verfügung stehen werden (bitte hierfür das Formular „Selbstverpflichtungserklärung Subunternehmer“ verwenden). </w:t>
      </w:r>
    </w:p>
    <w:p w14:paraId="359E0BC1" w14:textId="77777777" w:rsidR="00773E05" w:rsidRPr="00BF2AB6" w:rsidRDefault="00773E05" w:rsidP="00773E05">
      <w:pPr>
        <w:pStyle w:val="Default"/>
        <w:rPr>
          <w:sz w:val="22"/>
          <w:szCs w:val="22"/>
        </w:rPr>
      </w:pPr>
    </w:p>
    <w:p w14:paraId="0B35BC90" w14:textId="007C1CF0" w:rsidR="00773E05" w:rsidRPr="00BF2AB6" w:rsidRDefault="00773E05" w:rsidP="00773E05">
      <w:pPr>
        <w:pStyle w:val="Default"/>
        <w:rPr>
          <w:sz w:val="22"/>
          <w:szCs w:val="22"/>
        </w:rPr>
      </w:pPr>
      <w:r w:rsidRPr="00BF2AB6">
        <w:rPr>
          <w:sz w:val="22"/>
          <w:szCs w:val="22"/>
        </w:rPr>
        <w:t xml:space="preserve">Die vorstehenden Anforderungen gelten auch für Dritte, auch wenn sie nicht Vertragspartner des Bewerbers/Bieters sind (also insbesondere für Subunternehmer der zweiten, dritten usf. Stufe). </w:t>
      </w:r>
    </w:p>
    <w:p w14:paraId="346ECC53" w14:textId="77777777" w:rsidR="00773E05" w:rsidRPr="00BF2AB6" w:rsidRDefault="00773E05" w:rsidP="00773E05">
      <w:pPr>
        <w:pStyle w:val="Default"/>
        <w:rPr>
          <w:sz w:val="22"/>
          <w:szCs w:val="22"/>
        </w:rPr>
      </w:pPr>
    </w:p>
    <w:p w14:paraId="278FA4CC" w14:textId="77777777" w:rsidR="00773E05" w:rsidRPr="00BF2AB6" w:rsidRDefault="00773E05" w:rsidP="00773E05">
      <w:pPr>
        <w:pStyle w:val="Default"/>
        <w:rPr>
          <w:sz w:val="22"/>
          <w:szCs w:val="22"/>
        </w:rPr>
      </w:pPr>
      <w:r w:rsidRPr="00BF2AB6">
        <w:rPr>
          <w:sz w:val="22"/>
          <w:szCs w:val="22"/>
        </w:rPr>
        <w:t xml:space="preserve">Die Hinzuziehung bzw. der Austausch von Subunternehmern ist während der Bindefrist des Angebots unzulässig. Nach Vertragsschluss ist die Hinzuziehung oder der Austausch von Subunternehmen oder eine anderweitige Übertragung von Leistungen auf Dritte, nur nach vorheriger Einverständniserklärung der Auftraggeberin zulässig. </w:t>
      </w:r>
    </w:p>
    <w:p w14:paraId="4F082643" w14:textId="77777777" w:rsidR="00773E05" w:rsidRPr="00BF2AB6" w:rsidRDefault="00773E05" w:rsidP="00773E05">
      <w:pPr>
        <w:pStyle w:val="Default"/>
        <w:rPr>
          <w:sz w:val="22"/>
          <w:szCs w:val="22"/>
        </w:rPr>
      </w:pPr>
    </w:p>
    <w:p w14:paraId="4CB200B2" w14:textId="073673E1" w:rsidR="00773E05" w:rsidRPr="00BF2AB6" w:rsidRDefault="00773E05" w:rsidP="00773E05">
      <w:pPr>
        <w:pStyle w:val="Default"/>
        <w:rPr>
          <w:sz w:val="22"/>
          <w:szCs w:val="22"/>
        </w:rPr>
      </w:pPr>
      <w:r w:rsidRPr="00BF2AB6">
        <w:rPr>
          <w:sz w:val="22"/>
          <w:szCs w:val="22"/>
        </w:rPr>
        <w:t xml:space="preserve">Es sind ebenfalls die Hinweise zu möglichen Wettbewerbsbeschränkungen im nächsten Kapitel „Wettbewerbsbeschränkungen“ zu beachten. </w:t>
      </w:r>
    </w:p>
    <w:p w14:paraId="5A2918B8" w14:textId="77777777" w:rsidR="00773E05" w:rsidRPr="00BF2AB6" w:rsidRDefault="00773E05" w:rsidP="00773E05">
      <w:pPr>
        <w:pStyle w:val="Default"/>
        <w:rPr>
          <w:sz w:val="22"/>
          <w:szCs w:val="22"/>
        </w:rPr>
      </w:pPr>
    </w:p>
    <w:p w14:paraId="63D19DA7" w14:textId="4912C5AA" w:rsidR="00773E05" w:rsidRPr="00BF2AB6" w:rsidRDefault="00773E05" w:rsidP="00773E05">
      <w:pPr>
        <w:pStyle w:val="Default"/>
        <w:rPr>
          <w:sz w:val="22"/>
          <w:szCs w:val="22"/>
          <w:u w:val="single"/>
        </w:rPr>
      </w:pPr>
      <w:r w:rsidRPr="00BF2AB6">
        <w:rPr>
          <w:sz w:val="22"/>
          <w:szCs w:val="22"/>
          <w:u w:val="single"/>
        </w:rPr>
        <w:t xml:space="preserve">Wettbewerbsbeschränkungen </w:t>
      </w:r>
    </w:p>
    <w:p w14:paraId="7035F647" w14:textId="77777777" w:rsidR="00773E05" w:rsidRPr="00BF2AB6" w:rsidRDefault="00773E05" w:rsidP="00773E05">
      <w:pPr>
        <w:pStyle w:val="Default"/>
        <w:rPr>
          <w:sz w:val="22"/>
          <w:szCs w:val="22"/>
          <w:u w:val="single"/>
        </w:rPr>
      </w:pPr>
    </w:p>
    <w:p w14:paraId="7B9A0C92" w14:textId="77777777" w:rsidR="00773E05" w:rsidRPr="00BF2AB6" w:rsidRDefault="00773E05" w:rsidP="00773E05">
      <w:pPr>
        <w:pStyle w:val="Default"/>
        <w:rPr>
          <w:sz w:val="22"/>
          <w:szCs w:val="22"/>
        </w:rPr>
      </w:pPr>
      <w:r w:rsidRPr="00BF2AB6">
        <w:rPr>
          <w:sz w:val="22"/>
          <w:szCs w:val="22"/>
        </w:rPr>
        <w:t xml:space="preserve">Unternehmen, die sich mit Blick auf diese Ausschreibung an einer wettbewerbsbeschränkenden Absprache beteiligen, werden vom Vergabeverfahren ausgeschlossen. </w:t>
      </w:r>
    </w:p>
    <w:p w14:paraId="5FE1355F" w14:textId="77777777" w:rsidR="00773E05" w:rsidRPr="00BF2AB6" w:rsidRDefault="00773E05" w:rsidP="00773E05">
      <w:pPr>
        <w:pStyle w:val="Default"/>
        <w:rPr>
          <w:sz w:val="22"/>
          <w:szCs w:val="22"/>
        </w:rPr>
      </w:pPr>
      <w:r w:rsidRPr="00BF2AB6">
        <w:rPr>
          <w:sz w:val="22"/>
          <w:szCs w:val="22"/>
        </w:rPr>
        <w:t xml:space="preserve">Insbesondere ist in folgenden Fällen der Verdacht einer Wettbewerbsbeschränkung durch Erläuterung bereits mit dem Teilnahmeantrag/Angebot auszuräumen: </w:t>
      </w:r>
    </w:p>
    <w:p w14:paraId="5DC972EC" w14:textId="77777777" w:rsidR="00773E05" w:rsidRPr="00BF2AB6" w:rsidRDefault="00773E05" w:rsidP="00773E05">
      <w:pPr>
        <w:pStyle w:val="Default"/>
        <w:rPr>
          <w:sz w:val="22"/>
          <w:szCs w:val="22"/>
        </w:rPr>
      </w:pPr>
      <w:r w:rsidRPr="00BF2AB6">
        <w:rPr>
          <w:sz w:val="22"/>
          <w:szCs w:val="22"/>
        </w:rPr>
        <w:t xml:space="preserve">- Bewerber-/Bietergemeinschaften haben erschöpfend darzulegen, dass die Gemeinschaft als Ganzes sowie die Mitgliedschaft der einzelnen Unternehmen in der Gemeinschaft zulässig ist. Hierfür ist ein entsprechendes Feld in dem Formular „Erklärung Bewerber- bzw. Bietergemeinschaft“ vorgesehen. </w:t>
      </w:r>
    </w:p>
    <w:p w14:paraId="144AB9C7" w14:textId="77777777" w:rsidR="00773E05" w:rsidRPr="00BF2AB6" w:rsidRDefault="00773E05" w:rsidP="00773E05">
      <w:pPr>
        <w:pStyle w:val="Default"/>
        <w:rPr>
          <w:sz w:val="22"/>
          <w:szCs w:val="22"/>
        </w:rPr>
      </w:pPr>
    </w:p>
    <w:p w14:paraId="11C5CC4E" w14:textId="144E409A" w:rsidR="00773E05" w:rsidRPr="00BF2AB6" w:rsidRDefault="00773E05" w:rsidP="00773E05">
      <w:pPr>
        <w:pStyle w:val="Default"/>
        <w:numPr>
          <w:ilvl w:val="0"/>
          <w:numId w:val="6"/>
        </w:numPr>
        <w:rPr>
          <w:sz w:val="22"/>
          <w:szCs w:val="22"/>
        </w:rPr>
      </w:pPr>
      <w:r w:rsidRPr="00BF2AB6">
        <w:rPr>
          <w:sz w:val="22"/>
          <w:szCs w:val="22"/>
        </w:rPr>
        <w:t xml:space="preserve">Bewerber/Bieter, die sowohl einen eigenen Teilnahmeantrag/ein eigenes Angebot abgeben als auch als Mitglied einer Gemeinschaft an einem weiteren Teilnahmeantrag/ Angebot beteiligt sind, werden ausgeschlossen, wenn sie nicht nachweisen, dass beide Teilnahmeanträge/Angebote unabhängig und ohne Kenntnis voneinander ausgearbeitet und abgegeben wurden. </w:t>
      </w:r>
    </w:p>
    <w:p w14:paraId="6C3B8AF9" w14:textId="77777777" w:rsidR="00773E05" w:rsidRPr="00BF2AB6" w:rsidRDefault="00773E05" w:rsidP="00773E05">
      <w:pPr>
        <w:pStyle w:val="Default"/>
        <w:rPr>
          <w:sz w:val="22"/>
          <w:szCs w:val="22"/>
        </w:rPr>
      </w:pPr>
    </w:p>
    <w:p w14:paraId="434F6CF7" w14:textId="33A09E28" w:rsidR="00773E05" w:rsidRPr="00BF2AB6" w:rsidRDefault="00773E05" w:rsidP="00773E05">
      <w:pPr>
        <w:pStyle w:val="Default"/>
        <w:numPr>
          <w:ilvl w:val="0"/>
          <w:numId w:val="6"/>
        </w:numPr>
        <w:rPr>
          <w:sz w:val="22"/>
          <w:szCs w:val="22"/>
        </w:rPr>
      </w:pPr>
      <w:r w:rsidRPr="00BF2AB6">
        <w:rPr>
          <w:sz w:val="22"/>
          <w:szCs w:val="22"/>
        </w:rPr>
        <w:t xml:space="preserve">Der vorstehende Satz gilt für eine Teilnahme als Mitglied mehrerer Bewerber-/ Bietergemeinschaften entsprechend. </w:t>
      </w:r>
    </w:p>
    <w:p w14:paraId="591418F8" w14:textId="77777777" w:rsidR="00773E05" w:rsidRPr="00BF2AB6" w:rsidRDefault="00773E05" w:rsidP="00773E05">
      <w:pPr>
        <w:pStyle w:val="Default"/>
        <w:rPr>
          <w:sz w:val="22"/>
          <w:szCs w:val="22"/>
        </w:rPr>
      </w:pPr>
    </w:p>
    <w:p w14:paraId="730EC8BE" w14:textId="33E02233" w:rsidR="00773E05" w:rsidRPr="00BF2AB6" w:rsidRDefault="00773E05" w:rsidP="00773E05">
      <w:pPr>
        <w:pStyle w:val="Default"/>
        <w:numPr>
          <w:ilvl w:val="0"/>
          <w:numId w:val="6"/>
        </w:numPr>
        <w:rPr>
          <w:sz w:val="22"/>
          <w:szCs w:val="22"/>
        </w:rPr>
      </w:pPr>
      <w:r w:rsidRPr="00BF2AB6">
        <w:rPr>
          <w:sz w:val="22"/>
          <w:szCs w:val="22"/>
        </w:rPr>
        <w:t xml:space="preserve">Bei beabsichtigter Beteiligung sowohl als Bewerber/Bieter als auch als Subunternehmer eines anderen Bewerbers/Bieters ist von dem Bewerber/Bieter mit dem Teilnahmeantrag/ Angebot begründet darzulegen, dass dadurch keine Wettbewerbsbeschränkung eintritt. </w:t>
      </w:r>
    </w:p>
    <w:p w14:paraId="19381B62" w14:textId="77777777" w:rsidR="00773E05" w:rsidRPr="00BF2AB6" w:rsidRDefault="00773E05" w:rsidP="00773E05">
      <w:pPr>
        <w:pStyle w:val="Default"/>
        <w:rPr>
          <w:sz w:val="22"/>
          <w:szCs w:val="22"/>
        </w:rPr>
      </w:pPr>
    </w:p>
    <w:p w14:paraId="32C390F5" w14:textId="307F72FA" w:rsidR="001C367F" w:rsidRPr="00BF2AB6" w:rsidRDefault="00773E05" w:rsidP="003412FB">
      <w:pPr>
        <w:pStyle w:val="Default"/>
        <w:numPr>
          <w:ilvl w:val="0"/>
          <w:numId w:val="6"/>
        </w:numPr>
        <w:autoSpaceDE/>
        <w:autoSpaceDN/>
        <w:adjustRightInd/>
        <w:rPr>
          <w:b/>
          <w:bCs/>
          <w:lang w:eastAsia="en-US"/>
        </w:rPr>
      </w:pPr>
      <w:r w:rsidRPr="00BF2AB6">
        <w:rPr>
          <w:sz w:val="22"/>
          <w:szCs w:val="22"/>
        </w:rPr>
        <w:t xml:space="preserve">Bei Parallelbeteiligung von Konzernunternehmen gelten die Anforderungen zur Wahrung des Geheimwettbewerbs. </w:t>
      </w:r>
      <w:r w:rsidR="001C367F" w:rsidRPr="00BF2AB6">
        <w:rPr>
          <w:b/>
          <w:bCs/>
          <w:lang w:eastAsia="en-US"/>
        </w:rPr>
        <w:br w:type="page"/>
      </w:r>
    </w:p>
    <w:p w14:paraId="3F6E9F3E" w14:textId="148E1303" w:rsidR="001E6863" w:rsidRPr="00BF2AB6" w:rsidRDefault="001E6863" w:rsidP="001E6863">
      <w:pPr>
        <w:shd w:val="clear" w:color="auto" w:fill="FFFFFF"/>
        <w:autoSpaceDE/>
        <w:autoSpaceDN/>
        <w:adjustRightInd/>
        <w:jc w:val="both"/>
        <w:rPr>
          <w:rFonts w:cs="Arial"/>
          <w:b/>
          <w:bCs/>
          <w:snapToGrid/>
          <w:sz w:val="24"/>
          <w:szCs w:val="24"/>
          <w:lang w:eastAsia="en-US"/>
        </w:rPr>
      </w:pPr>
      <w:r w:rsidRPr="00BF2AB6">
        <w:rPr>
          <w:rFonts w:cs="Arial"/>
          <w:b/>
          <w:bCs/>
          <w:snapToGrid/>
          <w:sz w:val="24"/>
          <w:szCs w:val="24"/>
          <w:lang w:eastAsia="en-US"/>
        </w:rPr>
        <w:lastRenderedPageBreak/>
        <w:t xml:space="preserve">Ausschreibung </w:t>
      </w:r>
      <w:sdt>
        <w:sdtPr>
          <w:rPr>
            <w:rFonts w:cs="Arial"/>
            <w:b/>
            <w:bCs/>
            <w:snapToGrid/>
            <w:sz w:val="24"/>
            <w:szCs w:val="24"/>
            <w:lang w:eastAsia="en-US"/>
          </w:rPr>
          <w:id w:val="-763457960"/>
          <w:placeholder>
            <w:docPart w:val="866D21ACA113474B9551183410EF12EF"/>
          </w:placeholder>
        </w:sdtPr>
        <w:sdtEndPr/>
        <w:sdtContent>
          <w:r w:rsidR="00992ECF">
            <w:rPr>
              <w:rFonts w:cs="Arial"/>
              <w:b/>
              <w:bCs/>
              <w:snapToGrid/>
              <w:sz w:val="24"/>
              <w:szCs w:val="24"/>
              <w:lang w:eastAsia="en-US"/>
            </w:rPr>
            <w:t>EU 2026-244: Bautechnische Stellungnahmen</w:t>
          </w:r>
        </w:sdtContent>
      </w:sdt>
    </w:p>
    <w:p w14:paraId="11DFD861" w14:textId="77777777" w:rsidR="001E6863" w:rsidRPr="00BF2AB6" w:rsidRDefault="001E6863" w:rsidP="001E6863">
      <w:pPr>
        <w:shd w:val="clear" w:color="auto" w:fill="FFFFFF"/>
        <w:autoSpaceDE/>
        <w:autoSpaceDN/>
        <w:adjustRightInd/>
        <w:spacing w:line="360" w:lineRule="auto"/>
        <w:jc w:val="both"/>
        <w:rPr>
          <w:rFonts w:cs="Arial"/>
          <w:b/>
          <w:bCs/>
          <w:snapToGrid/>
          <w:szCs w:val="22"/>
          <w:lang w:eastAsia="en-US"/>
        </w:rPr>
      </w:pPr>
      <w:r w:rsidRPr="00BF2AB6">
        <w:rPr>
          <w:rFonts w:cs="Arial"/>
          <w:b/>
          <w:bCs/>
          <w:snapToGrid/>
          <w:szCs w:val="22"/>
          <w:lang w:eastAsia="en-US"/>
        </w:rPr>
        <w:t>- Erklärung der Bewerber-/Bietergemeinschaft -</w:t>
      </w:r>
    </w:p>
    <w:p w14:paraId="537CC652" w14:textId="77777777" w:rsidR="001E6863" w:rsidRPr="00BF2AB6" w:rsidRDefault="001E6863" w:rsidP="001E6863">
      <w:pPr>
        <w:autoSpaceDE/>
        <w:autoSpaceDN/>
        <w:adjustRightInd/>
        <w:spacing w:line="360" w:lineRule="auto"/>
        <w:jc w:val="both"/>
        <w:rPr>
          <w:rFonts w:cs="Arial"/>
          <w:snapToGrid/>
          <w:sz w:val="20"/>
          <w:lang w:eastAsia="en-US"/>
        </w:rPr>
      </w:pPr>
    </w:p>
    <w:p w14:paraId="1655BFDE" w14:textId="40B43093" w:rsidR="000665D7" w:rsidRPr="00BF2AB6" w:rsidRDefault="000665D7" w:rsidP="000665D7">
      <w:pPr>
        <w:autoSpaceDE/>
        <w:autoSpaceDN/>
        <w:adjustRightInd/>
        <w:spacing w:line="360" w:lineRule="auto"/>
        <w:jc w:val="both"/>
        <w:rPr>
          <w:rFonts w:cs="Arial"/>
          <w:i/>
          <w:iCs/>
          <w:snapToGrid/>
          <w:sz w:val="20"/>
          <w:lang w:eastAsia="en-US"/>
        </w:rPr>
      </w:pPr>
      <w:r w:rsidRPr="00BF2AB6">
        <w:rPr>
          <w:rFonts w:cs="Arial"/>
          <w:b/>
          <w:bCs/>
          <w:i/>
          <w:iCs/>
          <w:snapToGrid/>
          <w:sz w:val="20"/>
          <w:u w:val="single"/>
          <w:lang w:eastAsia="en-US"/>
        </w:rPr>
        <w:t>Hinweis:</w:t>
      </w:r>
      <w:r w:rsidRPr="00BF2AB6">
        <w:rPr>
          <w:rFonts w:cs="Arial"/>
          <w:b/>
          <w:i/>
          <w:iCs/>
          <w:snapToGrid/>
          <w:sz w:val="20"/>
          <w:lang w:eastAsia="en-US"/>
        </w:rPr>
        <w:t xml:space="preserve"> </w:t>
      </w:r>
      <w:r w:rsidRPr="00BF2AB6">
        <w:rPr>
          <w:rFonts w:cs="Arial"/>
          <w:i/>
          <w:iCs/>
          <w:snapToGrid/>
          <w:sz w:val="20"/>
          <w:lang w:eastAsia="en-US"/>
        </w:rPr>
        <w:t>Die Anlage ist bei Bedarf zu vervielfältigen.</w:t>
      </w:r>
    </w:p>
    <w:p w14:paraId="72AE5AD2" w14:textId="77777777" w:rsidR="000665D7" w:rsidRPr="00BF2AB6" w:rsidRDefault="000665D7" w:rsidP="000665D7">
      <w:pPr>
        <w:autoSpaceDE/>
        <w:autoSpaceDN/>
        <w:adjustRightInd/>
        <w:spacing w:line="360" w:lineRule="auto"/>
        <w:jc w:val="both"/>
        <w:rPr>
          <w:rFonts w:cs="Arial"/>
          <w:snapToGrid/>
          <w:sz w:val="20"/>
        </w:rPr>
      </w:pPr>
    </w:p>
    <w:p w14:paraId="25DF2CD1" w14:textId="58728D49" w:rsidR="000665D7" w:rsidRPr="00BF2AB6" w:rsidRDefault="000665D7" w:rsidP="000665D7">
      <w:pPr>
        <w:autoSpaceDE/>
        <w:autoSpaceDN/>
        <w:adjustRightInd/>
        <w:spacing w:line="360" w:lineRule="auto"/>
        <w:jc w:val="both"/>
        <w:rPr>
          <w:rFonts w:cs="Arial"/>
          <w:snapToGrid/>
          <w:sz w:val="20"/>
        </w:rPr>
      </w:pPr>
      <w:r w:rsidRPr="00BF2AB6">
        <w:rPr>
          <w:rFonts w:cs="Arial"/>
          <w:snapToGrid/>
          <w:sz w:val="20"/>
        </w:rPr>
        <w:t>Hiermit erklären wir, dass eine Bietergemeinschaft gebildet wird</w:t>
      </w:r>
      <w:r w:rsidR="001F7011" w:rsidRPr="00BF2AB6">
        <w:rPr>
          <w:rFonts w:cs="Arial"/>
          <w:snapToGrid/>
          <w:sz w:val="20"/>
        </w:rPr>
        <w:t>.</w:t>
      </w:r>
    </w:p>
    <w:p w14:paraId="7DC71195" w14:textId="77777777" w:rsidR="00B957F1" w:rsidRPr="00BF2AB6" w:rsidRDefault="00B957F1" w:rsidP="000665D7">
      <w:pPr>
        <w:autoSpaceDE/>
        <w:autoSpaceDN/>
        <w:adjustRightInd/>
        <w:spacing w:line="360" w:lineRule="auto"/>
        <w:jc w:val="both"/>
        <w:rPr>
          <w:rFonts w:cs="Arial"/>
          <w:snapToGrid/>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B957F1" w:rsidRPr="00BF2AB6" w14:paraId="08772628" w14:textId="77777777" w:rsidTr="00882886">
        <w:tc>
          <w:tcPr>
            <w:tcW w:w="4606" w:type="dxa"/>
            <w:tcBorders>
              <w:top w:val="single" w:sz="4" w:space="0" w:color="auto"/>
              <w:left w:val="single" w:sz="4" w:space="0" w:color="auto"/>
              <w:bottom w:val="single" w:sz="4" w:space="0" w:color="auto"/>
              <w:right w:val="single" w:sz="4" w:space="0" w:color="auto"/>
            </w:tcBorders>
            <w:shd w:val="pct12" w:color="auto" w:fill="auto"/>
            <w:hideMark/>
          </w:tcPr>
          <w:p w14:paraId="58FA8227" w14:textId="77777777" w:rsidR="00B957F1" w:rsidRPr="00BF2AB6" w:rsidRDefault="00B957F1" w:rsidP="00882886">
            <w:pPr>
              <w:autoSpaceDE/>
              <w:autoSpaceDN/>
              <w:adjustRightInd/>
              <w:spacing w:before="60" w:after="60"/>
              <w:rPr>
                <w:rFonts w:cs="Arial"/>
                <w:b/>
                <w:bCs/>
                <w:snapToGrid/>
                <w:sz w:val="20"/>
                <w:lang w:eastAsia="en-US"/>
              </w:rPr>
            </w:pPr>
            <w:r w:rsidRPr="00BF2AB6">
              <w:rPr>
                <w:rFonts w:cs="Arial"/>
                <w:b/>
                <w:bCs/>
                <w:snapToGrid/>
                <w:sz w:val="20"/>
                <w:lang w:eastAsia="en-US"/>
              </w:rPr>
              <w:t>Name der Bietergemeinschaft</w:t>
            </w:r>
          </w:p>
        </w:tc>
        <w:sdt>
          <w:sdtPr>
            <w:rPr>
              <w:rFonts w:cs="Arial"/>
              <w:snapToGrid/>
              <w:sz w:val="20"/>
              <w:lang w:eastAsia="en-US"/>
            </w:rPr>
            <w:id w:val="-685358459"/>
            <w:placeholder>
              <w:docPart w:val="CA1FFFBA5A8E4A4483368F064499560B"/>
            </w:placeholder>
            <w:showingPlcHdr/>
          </w:sdtPr>
          <w:sdtEndPr/>
          <w:sdtContent>
            <w:tc>
              <w:tcPr>
                <w:tcW w:w="4606" w:type="dxa"/>
                <w:tcBorders>
                  <w:top w:val="single" w:sz="4" w:space="0" w:color="auto"/>
                  <w:left w:val="single" w:sz="4" w:space="0" w:color="auto"/>
                  <w:bottom w:val="single" w:sz="4" w:space="0" w:color="auto"/>
                  <w:right w:val="single" w:sz="4" w:space="0" w:color="auto"/>
                </w:tcBorders>
                <w:shd w:val="pct12" w:color="auto" w:fill="auto"/>
              </w:tcPr>
              <w:p w14:paraId="1D600A48"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bl>
    <w:p w14:paraId="5DFF7045" w14:textId="77777777" w:rsidR="00B957F1" w:rsidRPr="00BF2AB6" w:rsidRDefault="00B957F1" w:rsidP="00B957F1">
      <w:pPr>
        <w:autoSpaceDE/>
        <w:autoSpaceDN/>
        <w:adjustRightInd/>
        <w:spacing w:line="360" w:lineRule="auto"/>
        <w:jc w:val="both"/>
        <w:rPr>
          <w:rFonts w:cs="Arial"/>
          <w:snapToGrid/>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B957F1" w:rsidRPr="00BF2AB6" w14:paraId="2D38810F" w14:textId="77777777" w:rsidTr="00882886">
        <w:tc>
          <w:tcPr>
            <w:tcW w:w="4606" w:type="dxa"/>
            <w:tcBorders>
              <w:top w:val="single" w:sz="4" w:space="0" w:color="auto"/>
              <w:left w:val="single" w:sz="4" w:space="0" w:color="auto"/>
              <w:bottom w:val="single" w:sz="4" w:space="0" w:color="auto"/>
              <w:right w:val="single" w:sz="4" w:space="0" w:color="auto"/>
            </w:tcBorders>
            <w:shd w:val="pct12" w:color="auto" w:fill="auto"/>
            <w:hideMark/>
          </w:tcPr>
          <w:p w14:paraId="2B82F98F" w14:textId="77777777" w:rsidR="00B957F1" w:rsidRPr="00BF2AB6" w:rsidRDefault="00B957F1" w:rsidP="00882886">
            <w:pPr>
              <w:autoSpaceDE/>
              <w:autoSpaceDN/>
              <w:adjustRightInd/>
              <w:spacing w:before="60" w:after="60"/>
              <w:rPr>
                <w:rFonts w:cs="Arial"/>
                <w:b/>
                <w:bCs/>
                <w:snapToGrid/>
                <w:sz w:val="20"/>
                <w:lang w:eastAsia="en-US"/>
              </w:rPr>
            </w:pPr>
            <w:r w:rsidRPr="00BF2AB6">
              <w:rPr>
                <w:rFonts w:cs="Arial"/>
                <w:b/>
                <w:bCs/>
                <w:snapToGrid/>
                <w:sz w:val="20"/>
                <w:lang w:eastAsia="en-US"/>
              </w:rPr>
              <w:t>Name des Mitglieds</w:t>
            </w:r>
            <w:r w:rsidR="00420E1E" w:rsidRPr="00BF2AB6">
              <w:rPr>
                <w:rFonts w:cs="Arial"/>
                <w:b/>
                <w:bCs/>
                <w:snapToGrid/>
                <w:sz w:val="20"/>
                <w:lang w:eastAsia="en-US"/>
              </w:rPr>
              <w:t xml:space="preserve"> (bevollmächtigter Vertreter der Bietergemeinschaft)</w:t>
            </w:r>
          </w:p>
        </w:tc>
        <w:sdt>
          <w:sdtPr>
            <w:rPr>
              <w:rFonts w:cs="Arial"/>
              <w:snapToGrid/>
              <w:sz w:val="20"/>
              <w:lang w:eastAsia="en-US"/>
            </w:rPr>
            <w:id w:val="1060520121"/>
            <w:placeholder>
              <w:docPart w:val="0FC5B138CE304525884D892A8854128B"/>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shd w:val="pct12" w:color="auto" w:fill="auto"/>
              </w:tcPr>
              <w:p w14:paraId="5AACAB67"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13CC8802"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6BBBF2D7"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Anschrift</w:t>
            </w:r>
          </w:p>
        </w:tc>
        <w:sdt>
          <w:sdtPr>
            <w:rPr>
              <w:rFonts w:cs="Arial"/>
              <w:snapToGrid/>
              <w:sz w:val="20"/>
              <w:lang w:eastAsia="en-US"/>
            </w:rPr>
            <w:id w:val="970712778"/>
            <w:placeholder>
              <w:docPart w:val="90C5722B161647DCBB71336C4EE31B9B"/>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24600C81"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512949D1"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88A71B8"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Telefon</w:t>
            </w:r>
          </w:p>
        </w:tc>
        <w:sdt>
          <w:sdtPr>
            <w:rPr>
              <w:rFonts w:cs="Arial"/>
              <w:snapToGrid/>
              <w:sz w:val="20"/>
              <w:lang w:eastAsia="en-US"/>
            </w:rPr>
            <w:id w:val="894697458"/>
            <w:placeholder>
              <w:docPart w:val="226D8818CFDA471AAEAEBCF53709FE93"/>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62397423"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7C17CE43"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3801AE5E" w14:textId="77777777" w:rsidR="00B957F1" w:rsidRPr="00BF2AB6" w:rsidRDefault="00B957F1" w:rsidP="00882886">
            <w:pPr>
              <w:autoSpaceDE/>
              <w:autoSpaceDN/>
              <w:adjustRightInd/>
              <w:spacing w:before="60" w:after="60"/>
              <w:jc w:val="both"/>
              <w:rPr>
                <w:rFonts w:cs="Arial"/>
                <w:snapToGrid/>
                <w:sz w:val="20"/>
                <w:lang w:eastAsia="en-US"/>
              </w:rPr>
            </w:pPr>
            <w:r w:rsidRPr="00BF2AB6">
              <w:rPr>
                <w:rFonts w:cs="Arial"/>
                <w:snapToGrid/>
                <w:sz w:val="20"/>
                <w:lang w:eastAsia="en-US"/>
              </w:rPr>
              <w:t>Email-Adresse</w:t>
            </w:r>
          </w:p>
        </w:tc>
        <w:sdt>
          <w:sdtPr>
            <w:rPr>
              <w:rFonts w:cs="Arial"/>
              <w:snapToGrid/>
              <w:sz w:val="20"/>
              <w:lang w:eastAsia="en-US"/>
            </w:rPr>
            <w:id w:val="1625879424"/>
            <w:placeholder>
              <w:docPart w:val="4D52FEED269F4EDBA1102125BD556BC8"/>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338B2504" w14:textId="77777777" w:rsidR="00B957F1" w:rsidRPr="00BF2AB6" w:rsidRDefault="00B957F1" w:rsidP="00882886">
                <w:pPr>
                  <w:autoSpaceDE/>
                  <w:autoSpaceDN/>
                  <w:adjustRightInd/>
                  <w:spacing w:before="60" w:after="60"/>
                  <w:jc w:val="both"/>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512C2D73"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3850C8F1" w14:textId="01EA249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Ansprechpartner</w:t>
            </w:r>
            <w:r w:rsidR="00217C49" w:rsidRPr="00BF2AB6">
              <w:rPr>
                <w:rFonts w:cs="Arial"/>
                <w:snapToGrid/>
                <w:sz w:val="20"/>
                <w:lang w:eastAsia="en-US"/>
              </w:rPr>
              <w:t>/in</w:t>
            </w:r>
          </w:p>
        </w:tc>
        <w:sdt>
          <w:sdtPr>
            <w:rPr>
              <w:rFonts w:cs="Arial"/>
              <w:snapToGrid/>
              <w:sz w:val="20"/>
              <w:lang w:eastAsia="en-US"/>
            </w:rPr>
            <w:id w:val="-742177122"/>
            <w:placeholder>
              <w:docPart w:val="76E23C2DE8AA4E148AB0C4C1DF51C1B3"/>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0E398EE9"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38C79629"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6D88672"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Aufgabe innerhalb der Bietergemeinschaft</w:t>
            </w:r>
          </w:p>
        </w:tc>
        <w:sdt>
          <w:sdtPr>
            <w:rPr>
              <w:rFonts w:cs="Arial"/>
              <w:snapToGrid/>
              <w:sz w:val="20"/>
              <w:lang w:eastAsia="en-US"/>
            </w:rPr>
            <w:id w:val="1578397639"/>
            <w:placeholder>
              <w:docPart w:val="904D9C001D8B45BB9CE69AE8D147726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5BAA8BF1"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bl>
    <w:p w14:paraId="5BD8752A" w14:textId="77777777" w:rsidR="00B957F1" w:rsidRPr="00BF2AB6" w:rsidRDefault="00B957F1" w:rsidP="00B957F1">
      <w:pPr>
        <w:autoSpaceDE/>
        <w:autoSpaceDN/>
        <w:adjustRightInd/>
        <w:spacing w:line="360" w:lineRule="auto"/>
        <w:jc w:val="both"/>
        <w:rPr>
          <w:rFonts w:cs="Arial"/>
          <w:snapToGrid/>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B957F1" w:rsidRPr="00BF2AB6" w14:paraId="14B2E6CC" w14:textId="77777777" w:rsidTr="00882886">
        <w:tc>
          <w:tcPr>
            <w:tcW w:w="4606" w:type="dxa"/>
            <w:tcBorders>
              <w:top w:val="single" w:sz="4" w:space="0" w:color="auto"/>
              <w:left w:val="single" w:sz="4" w:space="0" w:color="auto"/>
              <w:bottom w:val="single" w:sz="4" w:space="0" w:color="auto"/>
              <w:right w:val="single" w:sz="4" w:space="0" w:color="auto"/>
            </w:tcBorders>
            <w:shd w:val="pct12" w:color="auto" w:fill="auto"/>
            <w:hideMark/>
          </w:tcPr>
          <w:p w14:paraId="1A13B709" w14:textId="77777777" w:rsidR="00B957F1" w:rsidRPr="00BF2AB6" w:rsidRDefault="00B957F1" w:rsidP="00882886">
            <w:pPr>
              <w:autoSpaceDE/>
              <w:autoSpaceDN/>
              <w:adjustRightInd/>
              <w:spacing w:before="60" w:after="60"/>
              <w:rPr>
                <w:rFonts w:cs="Arial"/>
                <w:b/>
                <w:bCs/>
                <w:snapToGrid/>
                <w:sz w:val="20"/>
                <w:lang w:eastAsia="en-US"/>
              </w:rPr>
            </w:pPr>
            <w:r w:rsidRPr="00BF2AB6">
              <w:rPr>
                <w:rFonts w:cs="Arial"/>
                <w:b/>
                <w:bCs/>
                <w:snapToGrid/>
                <w:sz w:val="20"/>
                <w:lang w:eastAsia="en-US"/>
              </w:rPr>
              <w:t>Name des Mitglieds</w:t>
            </w:r>
          </w:p>
        </w:tc>
        <w:sdt>
          <w:sdtPr>
            <w:rPr>
              <w:rFonts w:cs="Arial"/>
              <w:snapToGrid/>
              <w:sz w:val="20"/>
              <w:lang w:eastAsia="en-US"/>
            </w:rPr>
            <w:id w:val="1984506826"/>
            <w:placeholder>
              <w:docPart w:val="DCB6C5E85E594F9CAEE829371846F180"/>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shd w:val="pct12" w:color="auto" w:fill="auto"/>
              </w:tcPr>
              <w:p w14:paraId="01618188"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19856328"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E4CCFEB"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Anschrift</w:t>
            </w:r>
          </w:p>
        </w:tc>
        <w:sdt>
          <w:sdtPr>
            <w:rPr>
              <w:rFonts w:cs="Arial"/>
              <w:snapToGrid/>
              <w:sz w:val="20"/>
              <w:lang w:eastAsia="en-US"/>
            </w:rPr>
            <w:id w:val="713241735"/>
            <w:placeholder>
              <w:docPart w:val="DCB6C5E85E594F9CAEE829371846F180"/>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53D12500" w14:textId="4B1647A9" w:rsidR="00B957F1" w:rsidRPr="00BF2AB6" w:rsidRDefault="00992ECF"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728D1EA6"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D39B1C6"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Telefon</w:t>
            </w:r>
          </w:p>
        </w:tc>
        <w:sdt>
          <w:sdtPr>
            <w:rPr>
              <w:rFonts w:cs="Arial"/>
              <w:snapToGrid/>
              <w:sz w:val="20"/>
              <w:lang w:eastAsia="en-US"/>
            </w:rPr>
            <w:id w:val="1595584363"/>
            <w:placeholder>
              <w:docPart w:val="DCB6C5E85E594F9CAEE829371846F180"/>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1965D445" w14:textId="05006B26" w:rsidR="00B957F1" w:rsidRPr="00BF2AB6" w:rsidRDefault="00992ECF"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0BF657C9"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ADDC05D" w14:textId="77777777" w:rsidR="00B957F1" w:rsidRPr="00BF2AB6" w:rsidRDefault="00B957F1" w:rsidP="00882886">
            <w:pPr>
              <w:autoSpaceDE/>
              <w:autoSpaceDN/>
              <w:adjustRightInd/>
              <w:spacing w:before="60" w:after="60"/>
              <w:jc w:val="both"/>
              <w:rPr>
                <w:rFonts w:cs="Arial"/>
                <w:snapToGrid/>
                <w:sz w:val="20"/>
                <w:lang w:eastAsia="en-US"/>
              </w:rPr>
            </w:pPr>
            <w:r w:rsidRPr="00BF2AB6">
              <w:rPr>
                <w:rFonts w:cs="Arial"/>
                <w:snapToGrid/>
                <w:sz w:val="20"/>
                <w:lang w:eastAsia="en-US"/>
              </w:rPr>
              <w:t>Email-Adresse</w:t>
            </w:r>
          </w:p>
        </w:tc>
        <w:sdt>
          <w:sdtPr>
            <w:rPr>
              <w:rFonts w:cs="Arial"/>
              <w:snapToGrid/>
              <w:sz w:val="20"/>
              <w:lang w:eastAsia="en-US"/>
            </w:rPr>
            <w:id w:val="131689331"/>
            <w:placeholder>
              <w:docPart w:val="DCB6C5E85E594F9CAEE829371846F180"/>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18298595" w14:textId="3FC0912E" w:rsidR="00B957F1" w:rsidRPr="00BF2AB6" w:rsidRDefault="00992ECF" w:rsidP="00882886">
                <w:pPr>
                  <w:autoSpaceDE/>
                  <w:autoSpaceDN/>
                  <w:adjustRightInd/>
                  <w:spacing w:before="60" w:after="60"/>
                  <w:jc w:val="both"/>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2EAF9C66"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04926568" w14:textId="0FA3DBDE"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Ansprechpartner</w:t>
            </w:r>
            <w:r w:rsidR="00217C49" w:rsidRPr="00BF2AB6">
              <w:rPr>
                <w:rFonts w:cs="Arial"/>
                <w:snapToGrid/>
                <w:sz w:val="20"/>
                <w:lang w:eastAsia="en-US"/>
              </w:rPr>
              <w:t>/in</w:t>
            </w:r>
          </w:p>
        </w:tc>
        <w:sdt>
          <w:sdtPr>
            <w:rPr>
              <w:rFonts w:cs="Arial"/>
              <w:snapToGrid/>
              <w:sz w:val="20"/>
              <w:lang w:eastAsia="en-US"/>
            </w:rPr>
            <w:id w:val="1749770316"/>
            <w:placeholder>
              <w:docPart w:val="DCB6C5E85E594F9CAEE829371846F180"/>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7F4900C6" w14:textId="450EF0EF" w:rsidR="00B957F1" w:rsidRPr="00BF2AB6" w:rsidRDefault="00992ECF"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2FC8C793"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20FC142"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Aufgabe innerhalb der Bietergemeinschaft</w:t>
            </w:r>
          </w:p>
        </w:tc>
        <w:sdt>
          <w:sdtPr>
            <w:rPr>
              <w:rFonts w:cs="Arial"/>
              <w:snapToGrid/>
              <w:sz w:val="20"/>
              <w:lang w:eastAsia="en-US"/>
            </w:rPr>
            <w:id w:val="-1965037055"/>
            <w:placeholder>
              <w:docPart w:val="DCB6C5E85E594F9CAEE829371846F180"/>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5175D066" w14:textId="03A74CB2" w:rsidR="00B957F1" w:rsidRPr="00BF2AB6" w:rsidRDefault="00992ECF"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bl>
    <w:p w14:paraId="449D292B" w14:textId="77777777" w:rsidR="00B957F1" w:rsidRPr="00BF2AB6" w:rsidRDefault="00B957F1" w:rsidP="00B957F1">
      <w:pPr>
        <w:autoSpaceDE/>
        <w:autoSpaceDN/>
        <w:adjustRightInd/>
        <w:spacing w:line="360" w:lineRule="auto"/>
        <w:jc w:val="both"/>
        <w:rPr>
          <w:rFonts w:cs="Arial"/>
          <w:snapToGrid/>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B957F1" w:rsidRPr="00BF2AB6" w14:paraId="4FB0B07F" w14:textId="77777777" w:rsidTr="00882886">
        <w:tc>
          <w:tcPr>
            <w:tcW w:w="4606" w:type="dxa"/>
            <w:tcBorders>
              <w:top w:val="single" w:sz="4" w:space="0" w:color="auto"/>
              <w:left w:val="single" w:sz="4" w:space="0" w:color="auto"/>
              <w:bottom w:val="single" w:sz="4" w:space="0" w:color="auto"/>
              <w:right w:val="single" w:sz="4" w:space="0" w:color="auto"/>
            </w:tcBorders>
            <w:shd w:val="pct12" w:color="auto" w:fill="auto"/>
            <w:hideMark/>
          </w:tcPr>
          <w:p w14:paraId="5C413D7F" w14:textId="77777777" w:rsidR="00B957F1" w:rsidRPr="00BF2AB6" w:rsidRDefault="00B957F1" w:rsidP="00882886">
            <w:pPr>
              <w:autoSpaceDE/>
              <w:autoSpaceDN/>
              <w:adjustRightInd/>
              <w:spacing w:before="60" w:after="60"/>
              <w:rPr>
                <w:rFonts w:cs="Arial"/>
                <w:b/>
                <w:bCs/>
                <w:snapToGrid/>
                <w:sz w:val="20"/>
                <w:lang w:eastAsia="en-US"/>
              </w:rPr>
            </w:pPr>
            <w:r w:rsidRPr="00BF2AB6">
              <w:rPr>
                <w:rFonts w:cs="Arial"/>
                <w:b/>
                <w:bCs/>
                <w:snapToGrid/>
                <w:sz w:val="20"/>
                <w:lang w:eastAsia="en-US"/>
              </w:rPr>
              <w:t>Name des Mitglieds</w:t>
            </w:r>
          </w:p>
        </w:tc>
        <w:sdt>
          <w:sdtPr>
            <w:rPr>
              <w:rFonts w:cs="Arial"/>
              <w:snapToGrid/>
              <w:sz w:val="20"/>
              <w:lang w:eastAsia="en-US"/>
            </w:rPr>
            <w:id w:val="1894000490"/>
            <w:placeholder>
              <w:docPart w:val="885340CF404B4E149C3C9B765849442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shd w:val="pct12" w:color="auto" w:fill="auto"/>
              </w:tcPr>
              <w:p w14:paraId="4DE11A09"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4101F3F8"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486FE130"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Anschrift</w:t>
            </w:r>
          </w:p>
        </w:tc>
        <w:sdt>
          <w:sdtPr>
            <w:rPr>
              <w:rFonts w:cs="Arial"/>
              <w:snapToGrid/>
              <w:sz w:val="20"/>
              <w:lang w:eastAsia="en-US"/>
            </w:rPr>
            <w:id w:val="1415666681"/>
            <w:placeholder>
              <w:docPart w:val="885340CF404B4E149C3C9B765849442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071EBB3E" w14:textId="642858FE" w:rsidR="00B957F1" w:rsidRPr="00BF2AB6" w:rsidRDefault="00992ECF"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2617FF76"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02F93EA6"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Telefon</w:t>
            </w:r>
          </w:p>
        </w:tc>
        <w:sdt>
          <w:sdtPr>
            <w:rPr>
              <w:rFonts w:cs="Arial"/>
              <w:snapToGrid/>
              <w:sz w:val="20"/>
              <w:lang w:eastAsia="en-US"/>
            </w:rPr>
            <w:id w:val="-1354947419"/>
            <w:placeholder>
              <w:docPart w:val="885340CF404B4E149C3C9B765849442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2EE519B5" w14:textId="229D656E" w:rsidR="00B957F1" w:rsidRPr="00BF2AB6" w:rsidRDefault="00992ECF"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2B8DF80C"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01B02006" w14:textId="77777777" w:rsidR="00B957F1" w:rsidRPr="00BF2AB6" w:rsidRDefault="00B957F1" w:rsidP="00882886">
            <w:pPr>
              <w:autoSpaceDE/>
              <w:autoSpaceDN/>
              <w:adjustRightInd/>
              <w:spacing w:before="60" w:after="60"/>
              <w:jc w:val="both"/>
              <w:rPr>
                <w:rFonts w:cs="Arial"/>
                <w:snapToGrid/>
                <w:sz w:val="20"/>
                <w:lang w:eastAsia="en-US"/>
              </w:rPr>
            </w:pPr>
            <w:r w:rsidRPr="00BF2AB6">
              <w:rPr>
                <w:rFonts w:cs="Arial"/>
                <w:snapToGrid/>
                <w:sz w:val="20"/>
                <w:lang w:eastAsia="en-US"/>
              </w:rPr>
              <w:t>Email-Adresse</w:t>
            </w:r>
          </w:p>
        </w:tc>
        <w:sdt>
          <w:sdtPr>
            <w:rPr>
              <w:rFonts w:cs="Arial"/>
              <w:snapToGrid/>
              <w:sz w:val="20"/>
              <w:lang w:eastAsia="en-US"/>
            </w:rPr>
            <w:id w:val="576720334"/>
            <w:placeholder>
              <w:docPart w:val="885340CF404B4E149C3C9B765849442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5CC92499" w14:textId="0843DE6E" w:rsidR="00B957F1" w:rsidRPr="00BF2AB6" w:rsidRDefault="00992ECF" w:rsidP="00882886">
                <w:pPr>
                  <w:autoSpaceDE/>
                  <w:autoSpaceDN/>
                  <w:adjustRightInd/>
                  <w:spacing w:before="60" w:after="60"/>
                  <w:jc w:val="both"/>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17B38E9B"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0071B583" w14:textId="5CE981E4"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Ansprechpartner</w:t>
            </w:r>
            <w:r w:rsidR="00217C49" w:rsidRPr="00BF2AB6">
              <w:rPr>
                <w:rFonts w:cs="Arial"/>
                <w:snapToGrid/>
                <w:sz w:val="20"/>
                <w:lang w:eastAsia="en-US"/>
              </w:rPr>
              <w:t>/in</w:t>
            </w:r>
          </w:p>
        </w:tc>
        <w:sdt>
          <w:sdtPr>
            <w:rPr>
              <w:rFonts w:cs="Arial"/>
              <w:snapToGrid/>
              <w:sz w:val="20"/>
              <w:lang w:eastAsia="en-US"/>
            </w:rPr>
            <w:id w:val="-251051228"/>
            <w:placeholder>
              <w:docPart w:val="885340CF404B4E149C3C9B765849442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254D0B34" w14:textId="02A4C997" w:rsidR="00B957F1" w:rsidRPr="00BF2AB6" w:rsidRDefault="00992ECF"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58E2AB53"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5E727E93"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Aufgabe innerhalb der Bietergemeinschaft</w:t>
            </w:r>
          </w:p>
        </w:tc>
        <w:sdt>
          <w:sdtPr>
            <w:rPr>
              <w:rFonts w:cs="Arial"/>
              <w:snapToGrid/>
              <w:sz w:val="20"/>
              <w:lang w:eastAsia="en-US"/>
            </w:rPr>
            <w:id w:val="516897977"/>
            <w:placeholder>
              <w:docPart w:val="885340CF404B4E149C3C9B7658494426"/>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696EC0AD" w14:textId="670E707C" w:rsidR="00B957F1" w:rsidRPr="00BF2AB6" w:rsidRDefault="00992ECF"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bl>
    <w:p w14:paraId="0AD3805F" w14:textId="77777777" w:rsidR="00B957F1" w:rsidRPr="00BF2AB6" w:rsidRDefault="00B957F1" w:rsidP="00B957F1">
      <w:pPr>
        <w:autoSpaceDE/>
        <w:autoSpaceDN/>
        <w:adjustRightInd/>
        <w:spacing w:line="360" w:lineRule="auto"/>
        <w:jc w:val="both"/>
        <w:rPr>
          <w:rFonts w:cs="Arial"/>
          <w:snapToGrid/>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B957F1" w:rsidRPr="00BF2AB6" w14:paraId="2CB077E7" w14:textId="77777777" w:rsidTr="00882886">
        <w:tc>
          <w:tcPr>
            <w:tcW w:w="4606" w:type="dxa"/>
            <w:tcBorders>
              <w:top w:val="single" w:sz="4" w:space="0" w:color="auto"/>
              <w:left w:val="single" w:sz="4" w:space="0" w:color="auto"/>
              <w:bottom w:val="single" w:sz="4" w:space="0" w:color="auto"/>
              <w:right w:val="single" w:sz="4" w:space="0" w:color="auto"/>
            </w:tcBorders>
            <w:shd w:val="pct12" w:color="auto" w:fill="auto"/>
            <w:hideMark/>
          </w:tcPr>
          <w:p w14:paraId="6EF08198" w14:textId="77777777" w:rsidR="00B957F1" w:rsidRPr="00BF2AB6" w:rsidRDefault="00B957F1" w:rsidP="00882886">
            <w:pPr>
              <w:autoSpaceDE/>
              <w:autoSpaceDN/>
              <w:adjustRightInd/>
              <w:spacing w:before="60" w:after="60"/>
              <w:rPr>
                <w:rFonts w:cs="Arial"/>
                <w:b/>
                <w:bCs/>
                <w:snapToGrid/>
                <w:sz w:val="20"/>
                <w:lang w:eastAsia="en-US"/>
              </w:rPr>
            </w:pPr>
            <w:r w:rsidRPr="00BF2AB6">
              <w:rPr>
                <w:rFonts w:cs="Arial"/>
                <w:b/>
                <w:bCs/>
                <w:snapToGrid/>
                <w:sz w:val="20"/>
                <w:lang w:eastAsia="en-US"/>
              </w:rPr>
              <w:lastRenderedPageBreak/>
              <w:t>Name des Mitglieds</w:t>
            </w:r>
          </w:p>
        </w:tc>
        <w:sdt>
          <w:sdtPr>
            <w:rPr>
              <w:rFonts w:cs="Arial"/>
              <w:snapToGrid/>
              <w:sz w:val="20"/>
              <w:lang w:eastAsia="en-US"/>
            </w:rPr>
            <w:id w:val="-1829280105"/>
            <w:placeholder>
              <w:docPart w:val="251FB6972F9C4C1FBCB90C612C3DF704"/>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shd w:val="pct12" w:color="auto" w:fill="auto"/>
              </w:tcPr>
              <w:p w14:paraId="1BA89031" w14:textId="77777777" w:rsidR="00B957F1" w:rsidRPr="00BF2AB6" w:rsidRDefault="00B957F1"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78532971"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08F49311"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Anschrift</w:t>
            </w:r>
          </w:p>
        </w:tc>
        <w:sdt>
          <w:sdtPr>
            <w:rPr>
              <w:rFonts w:cs="Arial"/>
              <w:snapToGrid/>
              <w:sz w:val="20"/>
              <w:lang w:eastAsia="en-US"/>
            </w:rPr>
            <w:id w:val="-92172098"/>
            <w:placeholder>
              <w:docPart w:val="251FB6972F9C4C1FBCB90C612C3DF704"/>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29BAA4DB" w14:textId="44D92A45" w:rsidR="00B957F1" w:rsidRPr="00BF2AB6" w:rsidRDefault="00992ECF"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7C123D0D"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2969C39F"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Telefon</w:t>
            </w:r>
          </w:p>
        </w:tc>
        <w:sdt>
          <w:sdtPr>
            <w:rPr>
              <w:rFonts w:cs="Arial"/>
              <w:snapToGrid/>
              <w:sz w:val="20"/>
              <w:lang w:eastAsia="en-US"/>
            </w:rPr>
            <w:id w:val="986673825"/>
            <w:placeholder>
              <w:docPart w:val="251FB6972F9C4C1FBCB90C612C3DF704"/>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59827012" w14:textId="1AFB2E92" w:rsidR="00B957F1" w:rsidRPr="00BF2AB6" w:rsidRDefault="00992ECF"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6F58E330"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62BD05BF" w14:textId="77777777" w:rsidR="00B957F1" w:rsidRPr="00BF2AB6" w:rsidRDefault="00B957F1" w:rsidP="00882886">
            <w:pPr>
              <w:autoSpaceDE/>
              <w:autoSpaceDN/>
              <w:adjustRightInd/>
              <w:spacing w:before="60" w:after="60"/>
              <w:jc w:val="both"/>
              <w:rPr>
                <w:rFonts w:cs="Arial"/>
                <w:snapToGrid/>
                <w:sz w:val="20"/>
                <w:lang w:eastAsia="en-US"/>
              </w:rPr>
            </w:pPr>
            <w:r w:rsidRPr="00BF2AB6">
              <w:rPr>
                <w:rFonts w:cs="Arial"/>
                <w:snapToGrid/>
                <w:sz w:val="20"/>
                <w:lang w:eastAsia="en-US"/>
              </w:rPr>
              <w:t>Email-Adresse</w:t>
            </w:r>
          </w:p>
        </w:tc>
        <w:sdt>
          <w:sdtPr>
            <w:rPr>
              <w:rFonts w:cs="Arial"/>
              <w:snapToGrid/>
              <w:sz w:val="20"/>
              <w:lang w:eastAsia="en-US"/>
            </w:rPr>
            <w:id w:val="-701012107"/>
            <w:placeholder>
              <w:docPart w:val="251FB6972F9C4C1FBCB90C612C3DF704"/>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08924B21" w14:textId="0B905339" w:rsidR="00B957F1" w:rsidRPr="00BF2AB6" w:rsidRDefault="00992ECF" w:rsidP="00882886">
                <w:pPr>
                  <w:autoSpaceDE/>
                  <w:autoSpaceDN/>
                  <w:adjustRightInd/>
                  <w:spacing w:before="60" w:after="60"/>
                  <w:jc w:val="both"/>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1F6D365A"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40109D1A" w14:textId="0A35E02B"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Ansprechpartner</w:t>
            </w:r>
            <w:r w:rsidR="00217C49" w:rsidRPr="00BF2AB6">
              <w:rPr>
                <w:rFonts w:cs="Arial"/>
                <w:snapToGrid/>
                <w:sz w:val="20"/>
                <w:lang w:eastAsia="en-US"/>
              </w:rPr>
              <w:t>/in</w:t>
            </w:r>
          </w:p>
        </w:tc>
        <w:sdt>
          <w:sdtPr>
            <w:rPr>
              <w:rFonts w:cs="Arial"/>
              <w:snapToGrid/>
              <w:sz w:val="20"/>
              <w:lang w:eastAsia="en-US"/>
            </w:rPr>
            <w:id w:val="1157658313"/>
            <w:placeholder>
              <w:docPart w:val="251FB6972F9C4C1FBCB90C612C3DF704"/>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5867C13D" w14:textId="27A02D5C" w:rsidR="00B957F1" w:rsidRPr="00BF2AB6" w:rsidRDefault="00992ECF"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r w:rsidR="00B957F1" w:rsidRPr="00BF2AB6" w14:paraId="25351C9D" w14:textId="77777777" w:rsidTr="00882886">
        <w:tc>
          <w:tcPr>
            <w:tcW w:w="4606" w:type="dxa"/>
            <w:tcBorders>
              <w:top w:val="single" w:sz="4" w:space="0" w:color="auto"/>
              <w:left w:val="single" w:sz="4" w:space="0" w:color="auto"/>
              <w:bottom w:val="single" w:sz="4" w:space="0" w:color="auto"/>
              <w:right w:val="single" w:sz="4" w:space="0" w:color="auto"/>
            </w:tcBorders>
            <w:hideMark/>
          </w:tcPr>
          <w:p w14:paraId="3BCAD178" w14:textId="77777777" w:rsidR="00B957F1" w:rsidRPr="00BF2AB6" w:rsidRDefault="00B957F1" w:rsidP="00882886">
            <w:pPr>
              <w:autoSpaceDE/>
              <w:autoSpaceDN/>
              <w:adjustRightInd/>
              <w:spacing w:before="60" w:after="60"/>
              <w:rPr>
                <w:rFonts w:cs="Arial"/>
                <w:snapToGrid/>
                <w:sz w:val="20"/>
                <w:lang w:eastAsia="en-US"/>
              </w:rPr>
            </w:pPr>
            <w:r w:rsidRPr="00BF2AB6">
              <w:rPr>
                <w:rFonts w:cs="Arial"/>
                <w:snapToGrid/>
                <w:sz w:val="20"/>
                <w:lang w:eastAsia="en-US"/>
              </w:rPr>
              <w:t>Aufgabe innerhalb der Bietergemeinschaft</w:t>
            </w:r>
          </w:p>
        </w:tc>
        <w:sdt>
          <w:sdtPr>
            <w:rPr>
              <w:rFonts w:cs="Arial"/>
              <w:snapToGrid/>
              <w:sz w:val="20"/>
              <w:lang w:eastAsia="en-US"/>
            </w:rPr>
            <w:id w:val="1614009946"/>
            <w:placeholder>
              <w:docPart w:val="251FB6972F9C4C1FBCB90C612C3DF704"/>
            </w:placeholder>
            <w:showingPlcHdr/>
            <w:text/>
          </w:sdtPr>
          <w:sdtEndPr/>
          <w:sdtContent>
            <w:tc>
              <w:tcPr>
                <w:tcW w:w="4606" w:type="dxa"/>
                <w:tcBorders>
                  <w:top w:val="single" w:sz="4" w:space="0" w:color="auto"/>
                  <w:left w:val="single" w:sz="4" w:space="0" w:color="auto"/>
                  <w:bottom w:val="single" w:sz="4" w:space="0" w:color="auto"/>
                  <w:right w:val="single" w:sz="4" w:space="0" w:color="auto"/>
                </w:tcBorders>
                <w:hideMark/>
              </w:tcPr>
              <w:p w14:paraId="6ED2B9F7" w14:textId="5706DE20" w:rsidR="00B957F1" w:rsidRPr="00BF2AB6" w:rsidRDefault="00992ECF" w:rsidP="00882886">
                <w:pPr>
                  <w:autoSpaceDE/>
                  <w:autoSpaceDN/>
                  <w:adjustRightInd/>
                  <w:spacing w:before="60" w:after="60"/>
                  <w:rPr>
                    <w:rFonts w:cs="Arial"/>
                    <w:snapToGrid/>
                    <w:sz w:val="20"/>
                    <w:lang w:eastAsia="en-US"/>
                  </w:rPr>
                </w:pPr>
                <w:r w:rsidRPr="00BF2AB6">
                  <w:rPr>
                    <w:rFonts w:eastAsia="Calibri" w:cs="Arial"/>
                    <w:snapToGrid/>
                    <w:color w:val="808080"/>
                    <w:sz w:val="20"/>
                    <w:lang w:eastAsia="en-US"/>
                  </w:rPr>
                  <w:t>Klicken Sie hier, um Text einzugeben.</w:t>
                </w:r>
              </w:p>
            </w:tc>
          </w:sdtContent>
        </w:sdt>
      </w:tr>
    </w:tbl>
    <w:p w14:paraId="3B6DE76A" w14:textId="565F0892" w:rsidR="000665D7" w:rsidRPr="00BF2AB6" w:rsidRDefault="000665D7" w:rsidP="000665D7">
      <w:pPr>
        <w:autoSpaceDE/>
        <w:autoSpaceDN/>
        <w:adjustRightInd/>
        <w:spacing w:line="360" w:lineRule="auto"/>
        <w:jc w:val="both"/>
        <w:rPr>
          <w:rFonts w:cs="Arial"/>
          <w:snapToGrid/>
          <w:sz w:val="20"/>
          <w:lang w:eastAsia="en-US"/>
        </w:rPr>
      </w:pPr>
      <w:r w:rsidRPr="00BF2AB6">
        <w:rPr>
          <w:rFonts w:cs="Arial"/>
          <w:snapToGrid/>
          <w:sz w:val="20"/>
          <w:lang w:eastAsia="en-US"/>
        </w:rPr>
        <w:t>Als Mitglieder der Bewerber-/Bietergemeinschaft geben wir folgende Erklärung ab:</w:t>
      </w:r>
    </w:p>
    <w:p w14:paraId="0253931F" w14:textId="77777777" w:rsidR="001E6863" w:rsidRPr="00BF2AB6" w:rsidRDefault="001E6863" w:rsidP="001E6863">
      <w:pPr>
        <w:autoSpaceDE/>
        <w:autoSpaceDN/>
        <w:adjustRightInd/>
        <w:spacing w:line="360" w:lineRule="auto"/>
        <w:jc w:val="both"/>
        <w:rPr>
          <w:rFonts w:cs="Arial"/>
          <w:snapToGrid/>
          <w:lang w:eastAsia="en-US"/>
        </w:rPr>
      </w:pPr>
    </w:p>
    <w:p w14:paraId="5B3FB5EC" w14:textId="77777777" w:rsidR="001E6863" w:rsidRPr="00BF2AB6" w:rsidRDefault="001E6863" w:rsidP="001E6863">
      <w:pPr>
        <w:numPr>
          <w:ilvl w:val="0"/>
          <w:numId w:val="3"/>
        </w:numPr>
        <w:tabs>
          <w:tab w:val="clear" w:pos="720"/>
          <w:tab w:val="num" w:pos="0"/>
          <w:tab w:val="num" w:pos="284"/>
        </w:tabs>
        <w:autoSpaceDE/>
        <w:autoSpaceDN/>
        <w:adjustRightInd/>
        <w:spacing w:line="360" w:lineRule="auto"/>
        <w:ind w:left="284" w:hanging="284"/>
        <w:jc w:val="both"/>
        <w:rPr>
          <w:rFonts w:cs="Arial"/>
          <w:b/>
          <w:bCs/>
          <w:snapToGrid/>
          <w:u w:val="single"/>
          <w:lang w:eastAsia="en-US"/>
        </w:rPr>
      </w:pPr>
      <w:r w:rsidRPr="00BF2AB6">
        <w:rPr>
          <w:rFonts w:cs="Arial"/>
          <w:b/>
          <w:bCs/>
          <w:snapToGrid/>
          <w:u w:val="single"/>
          <w:lang w:eastAsia="en-US"/>
        </w:rPr>
        <w:t>Gesamtschuldnerische Haftung</w:t>
      </w:r>
    </w:p>
    <w:p w14:paraId="3632F847" w14:textId="77777777" w:rsidR="001E6863" w:rsidRPr="00BF2AB6" w:rsidRDefault="001E6863" w:rsidP="001E6863">
      <w:pPr>
        <w:tabs>
          <w:tab w:val="num" w:pos="284"/>
        </w:tabs>
        <w:autoSpaceDE/>
        <w:autoSpaceDN/>
        <w:adjustRightInd/>
        <w:spacing w:line="360" w:lineRule="auto"/>
        <w:ind w:left="284" w:hanging="284"/>
        <w:jc w:val="both"/>
        <w:rPr>
          <w:rFonts w:cs="Arial"/>
          <w:snapToGrid/>
          <w:lang w:eastAsia="en-US"/>
        </w:rPr>
      </w:pPr>
    </w:p>
    <w:p w14:paraId="5C6B8898" w14:textId="46E69242" w:rsidR="001E6863" w:rsidRPr="00BF2AB6" w:rsidRDefault="001E6863" w:rsidP="001E6863">
      <w:pPr>
        <w:tabs>
          <w:tab w:val="num" w:pos="0"/>
        </w:tabs>
        <w:autoSpaceDE/>
        <w:autoSpaceDN/>
        <w:adjustRightInd/>
        <w:spacing w:line="360" w:lineRule="auto"/>
        <w:jc w:val="both"/>
        <w:rPr>
          <w:rFonts w:cs="Arial"/>
          <w:snapToGrid/>
          <w:lang w:eastAsia="en-US"/>
        </w:rPr>
      </w:pPr>
      <w:r w:rsidRPr="00BF2AB6">
        <w:rPr>
          <w:rFonts w:cs="Arial"/>
          <w:snapToGrid/>
          <w:lang w:eastAsia="en-US"/>
        </w:rPr>
        <w:t>Für Verbindlichkeiten, die der IBB gegenüber Mitgliedern der Bewerber-/Bietergemeinschaft im Zusammenhang mit dem Vergabeverfahren entstehen, haften wir a</w:t>
      </w:r>
      <w:r w:rsidR="00457836" w:rsidRPr="00BF2AB6">
        <w:rPr>
          <w:rFonts w:cs="Arial"/>
          <w:snapToGrid/>
          <w:lang w:eastAsia="en-US"/>
        </w:rPr>
        <w:t>ls Gesamtschuldner (§ 421 BGB).</w:t>
      </w:r>
    </w:p>
    <w:p w14:paraId="24641007" w14:textId="2FE979F1" w:rsidR="001E6863" w:rsidRPr="00BF2AB6" w:rsidRDefault="001E6863" w:rsidP="001E6863">
      <w:pPr>
        <w:tabs>
          <w:tab w:val="num" w:pos="0"/>
        </w:tabs>
        <w:autoSpaceDE/>
        <w:autoSpaceDN/>
        <w:adjustRightInd/>
        <w:spacing w:line="360" w:lineRule="auto"/>
        <w:jc w:val="both"/>
        <w:rPr>
          <w:rFonts w:cs="Arial"/>
          <w:snapToGrid/>
          <w:lang w:eastAsia="en-US"/>
        </w:rPr>
      </w:pPr>
      <w:r w:rsidRPr="00BF2AB6">
        <w:rPr>
          <w:rFonts w:cs="Arial"/>
          <w:snapToGrid/>
          <w:lang w:eastAsia="en-US"/>
        </w:rPr>
        <w:t>Wir erklären uns ferner hiermit bereit, im Falle der Zuschlagserteilung für Verbindlichkeiten der Bewerber-/Bietergemeinschaft gegenüber der IBB im Zusammenhang mit den abzuschließenden Verträgen</w:t>
      </w:r>
      <w:r w:rsidR="00457836" w:rsidRPr="00BF2AB6">
        <w:rPr>
          <w:rFonts w:cs="Arial"/>
          <w:snapToGrid/>
          <w:lang w:eastAsia="en-US"/>
        </w:rPr>
        <w:t xml:space="preserve"> als Gesamtschuldner zu haften.</w:t>
      </w:r>
    </w:p>
    <w:p w14:paraId="2DC7AA18" w14:textId="77777777" w:rsidR="001E6863" w:rsidRPr="00BF2AB6" w:rsidRDefault="001E6863" w:rsidP="001E6863">
      <w:pPr>
        <w:tabs>
          <w:tab w:val="num" w:pos="284"/>
        </w:tabs>
        <w:autoSpaceDE/>
        <w:autoSpaceDN/>
        <w:adjustRightInd/>
        <w:spacing w:line="360" w:lineRule="auto"/>
        <w:ind w:left="284" w:hanging="284"/>
        <w:jc w:val="both"/>
        <w:rPr>
          <w:rFonts w:cs="Arial"/>
          <w:snapToGrid/>
          <w:lang w:eastAsia="en-US"/>
        </w:rPr>
      </w:pPr>
    </w:p>
    <w:p w14:paraId="5FD5347B" w14:textId="77777777" w:rsidR="001E6863" w:rsidRPr="00BF2AB6" w:rsidRDefault="001E6863" w:rsidP="001E6863">
      <w:pPr>
        <w:numPr>
          <w:ilvl w:val="0"/>
          <w:numId w:val="3"/>
        </w:numPr>
        <w:tabs>
          <w:tab w:val="clear" w:pos="720"/>
          <w:tab w:val="num" w:pos="0"/>
          <w:tab w:val="num" w:pos="284"/>
        </w:tabs>
        <w:autoSpaceDE/>
        <w:autoSpaceDN/>
        <w:adjustRightInd/>
        <w:spacing w:line="360" w:lineRule="auto"/>
        <w:ind w:left="284" w:hanging="284"/>
        <w:jc w:val="both"/>
        <w:rPr>
          <w:rFonts w:cs="Arial"/>
          <w:b/>
          <w:bCs/>
          <w:snapToGrid/>
          <w:u w:val="single"/>
          <w:lang w:eastAsia="en-US"/>
        </w:rPr>
      </w:pPr>
      <w:r w:rsidRPr="00BF2AB6">
        <w:rPr>
          <w:rFonts w:cs="Arial"/>
          <w:b/>
          <w:bCs/>
          <w:snapToGrid/>
          <w:u w:val="single"/>
          <w:lang w:eastAsia="en-US"/>
        </w:rPr>
        <w:t>Benennung des bevollmächtigten Vertreters der Bewerber-/Bietergemeinschaft</w:t>
      </w:r>
    </w:p>
    <w:p w14:paraId="114B43C1" w14:textId="77777777" w:rsidR="001E6863" w:rsidRPr="00BF2AB6" w:rsidRDefault="001E6863" w:rsidP="001E6863">
      <w:pPr>
        <w:tabs>
          <w:tab w:val="num" w:pos="284"/>
        </w:tabs>
        <w:autoSpaceDE/>
        <w:autoSpaceDN/>
        <w:adjustRightInd/>
        <w:spacing w:line="360" w:lineRule="auto"/>
        <w:ind w:left="284" w:hanging="284"/>
        <w:jc w:val="both"/>
        <w:rPr>
          <w:rFonts w:cs="Arial"/>
          <w:snapToGrid/>
          <w:lang w:eastAsia="en-US"/>
        </w:rPr>
      </w:pPr>
    </w:p>
    <w:p w14:paraId="0F72FA44" w14:textId="77777777" w:rsidR="001E6863" w:rsidRPr="00BF2AB6" w:rsidRDefault="001E6863" w:rsidP="001E6863">
      <w:pPr>
        <w:tabs>
          <w:tab w:val="num" w:pos="0"/>
        </w:tabs>
        <w:autoSpaceDE/>
        <w:autoSpaceDN/>
        <w:adjustRightInd/>
        <w:spacing w:line="360" w:lineRule="auto"/>
        <w:jc w:val="both"/>
        <w:rPr>
          <w:rFonts w:cs="Arial"/>
          <w:snapToGrid/>
          <w:lang w:eastAsia="en-US"/>
        </w:rPr>
      </w:pPr>
      <w:r w:rsidRPr="00BF2AB6">
        <w:rPr>
          <w:rFonts w:cs="Arial"/>
          <w:snapToGrid/>
          <w:lang w:eastAsia="en-US"/>
        </w:rPr>
        <w:t xml:space="preserve">Wir bevollmächtigten hiermit </w:t>
      </w:r>
      <w:sdt>
        <w:sdtPr>
          <w:rPr>
            <w:rFonts w:cs="Arial"/>
            <w:snapToGrid/>
            <w:lang w:eastAsia="en-US"/>
          </w:rPr>
          <w:id w:val="491073646"/>
          <w:placeholder>
            <w:docPart w:val="0E27D889065C4BB2979034D2FDA820D2"/>
          </w:placeholder>
          <w:showingPlcHdr/>
        </w:sdtPr>
        <w:sdtEndPr/>
        <w:sdtContent>
          <w:r w:rsidRPr="00BF2AB6">
            <w:rPr>
              <w:rFonts w:eastAsia="Calibri" w:cs="Arial"/>
              <w:snapToGrid/>
              <w:color w:val="808080"/>
              <w:sz w:val="24"/>
              <w:szCs w:val="22"/>
              <w:bdr w:val="single" w:sz="4" w:space="0" w:color="auto"/>
              <w:lang w:eastAsia="en-US"/>
            </w:rPr>
            <w:t>Klicken Sie hier, um Text einzugeben.</w:t>
          </w:r>
        </w:sdtContent>
      </w:sdt>
      <w:r w:rsidRPr="00BF2AB6">
        <w:rPr>
          <w:rFonts w:cs="Arial"/>
          <w:snapToGrid/>
          <w:lang w:eastAsia="en-US"/>
        </w:rPr>
        <w:t xml:space="preserve"> (Name des Unternehmens) als Vertreter der Bewerber-/Bietergemeinschaft. Einen Wechsel des Bevollmächtigten werden wir unter Vorlage der Vollmacht unverzüglich anzeigen.</w:t>
      </w:r>
    </w:p>
    <w:p w14:paraId="48F7AA31" w14:textId="77777777" w:rsidR="001E6863" w:rsidRPr="00BF2AB6" w:rsidRDefault="001E6863" w:rsidP="001E6863">
      <w:pPr>
        <w:tabs>
          <w:tab w:val="num" w:pos="284"/>
        </w:tabs>
        <w:autoSpaceDE/>
        <w:autoSpaceDN/>
        <w:adjustRightInd/>
        <w:spacing w:line="360" w:lineRule="auto"/>
        <w:ind w:left="284" w:hanging="284"/>
        <w:jc w:val="both"/>
        <w:rPr>
          <w:rFonts w:cs="Arial"/>
          <w:snapToGrid/>
          <w:lang w:eastAsia="en-US"/>
        </w:rPr>
      </w:pPr>
    </w:p>
    <w:p w14:paraId="6048E913" w14:textId="77777777" w:rsidR="001E6863" w:rsidRPr="00BF2AB6" w:rsidRDefault="001E6863" w:rsidP="001E6863">
      <w:pPr>
        <w:numPr>
          <w:ilvl w:val="0"/>
          <w:numId w:val="3"/>
        </w:numPr>
        <w:tabs>
          <w:tab w:val="clear" w:pos="720"/>
          <w:tab w:val="num" w:pos="0"/>
          <w:tab w:val="num" w:pos="284"/>
        </w:tabs>
        <w:autoSpaceDE/>
        <w:autoSpaceDN/>
        <w:adjustRightInd/>
        <w:spacing w:line="360" w:lineRule="auto"/>
        <w:ind w:left="284" w:hanging="284"/>
        <w:jc w:val="both"/>
        <w:rPr>
          <w:rFonts w:cs="Arial"/>
          <w:b/>
          <w:bCs/>
          <w:snapToGrid/>
          <w:u w:val="single"/>
          <w:lang w:eastAsia="en-US"/>
        </w:rPr>
      </w:pPr>
      <w:r w:rsidRPr="00BF2AB6">
        <w:rPr>
          <w:rFonts w:cs="Arial"/>
          <w:b/>
          <w:bCs/>
          <w:snapToGrid/>
          <w:u w:val="single"/>
          <w:lang w:eastAsia="en-US"/>
        </w:rPr>
        <w:t>Erklärung zur Handlungsbefugnis des bevollmächtigten Vertreters</w:t>
      </w:r>
    </w:p>
    <w:p w14:paraId="68225E7C" w14:textId="77777777" w:rsidR="001E6863" w:rsidRPr="00BF2AB6" w:rsidRDefault="001E6863" w:rsidP="001E6863">
      <w:pPr>
        <w:tabs>
          <w:tab w:val="num" w:pos="284"/>
        </w:tabs>
        <w:autoSpaceDE/>
        <w:autoSpaceDN/>
        <w:adjustRightInd/>
        <w:spacing w:line="360" w:lineRule="auto"/>
        <w:ind w:left="284" w:hanging="284"/>
        <w:jc w:val="both"/>
        <w:rPr>
          <w:rFonts w:cs="Arial"/>
          <w:snapToGrid/>
          <w:lang w:eastAsia="en-US"/>
        </w:rPr>
      </w:pPr>
    </w:p>
    <w:p w14:paraId="098F9A0F" w14:textId="77777777" w:rsidR="000665D7" w:rsidRPr="00BF2AB6" w:rsidRDefault="001E6863" w:rsidP="000665D7">
      <w:pPr>
        <w:tabs>
          <w:tab w:val="num" w:pos="0"/>
        </w:tabs>
        <w:autoSpaceDE/>
        <w:autoSpaceDN/>
        <w:adjustRightInd/>
        <w:spacing w:line="360" w:lineRule="auto"/>
        <w:jc w:val="both"/>
        <w:rPr>
          <w:rFonts w:cs="Arial"/>
          <w:snapToGrid/>
          <w:lang w:eastAsia="en-US"/>
        </w:rPr>
      </w:pPr>
      <w:r w:rsidRPr="00BF2AB6">
        <w:rPr>
          <w:rFonts w:cs="Arial"/>
          <w:snapToGrid/>
          <w:lang w:eastAsia="en-US"/>
        </w:rPr>
        <w:t>Wir erklären, dass der bevollmächtigte Vertreter der Bewerber-/Bietergemeinschaft berechtigt ist, im Namen der Mitglieder der Bewerber-/Bietergemeinschaft mit Wirkung für und gegen diese, rechtsverbindliche Erklärungen im Vergabeverfahren sowie im Zusammenhang mit dem Abschluss und Durchführung des Vertrages gegenüber dem Auftraggeber abzugeben und anzunehmen.</w:t>
      </w:r>
    </w:p>
    <w:p w14:paraId="6515F136" w14:textId="77777777" w:rsidR="000665D7" w:rsidRPr="00BF2AB6" w:rsidRDefault="000665D7" w:rsidP="000665D7">
      <w:pPr>
        <w:tabs>
          <w:tab w:val="num" w:pos="0"/>
        </w:tabs>
        <w:autoSpaceDE/>
        <w:autoSpaceDN/>
        <w:adjustRightInd/>
        <w:spacing w:line="360" w:lineRule="auto"/>
        <w:jc w:val="both"/>
        <w:rPr>
          <w:rFonts w:cs="Arial"/>
          <w:snapToGrid/>
          <w:lang w:eastAsia="en-US"/>
        </w:rPr>
      </w:pPr>
    </w:p>
    <w:p w14:paraId="15D39490" w14:textId="77777777" w:rsidR="000665D7" w:rsidRPr="00BF2AB6" w:rsidRDefault="000665D7" w:rsidP="000665D7">
      <w:pPr>
        <w:numPr>
          <w:ilvl w:val="0"/>
          <w:numId w:val="3"/>
        </w:numPr>
        <w:tabs>
          <w:tab w:val="clear" w:pos="720"/>
          <w:tab w:val="num" w:pos="284"/>
        </w:tabs>
        <w:autoSpaceDE/>
        <w:autoSpaceDN/>
        <w:adjustRightInd/>
        <w:spacing w:line="360" w:lineRule="auto"/>
        <w:ind w:left="284" w:hanging="284"/>
        <w:contextualSpacing/>
        <w:jc w:val="both"/>
        <w:rPr>
          <w:rFonts w:cs="Arial"/>
          <w:b/>
          <w:snapToGrid/>
          <w:lang w:eastAsia="en-US"/>
        </w:rPr>
      </w:pPr>
      <w:r w:rsidRPr="00BF2AB6">
        <w:rPr>
          <w:rFonts w:cs="Arial"/>
          <w:b/>
          <w:snapToGrid/>
          <w:u w:val="single"/>
          <w:lang w:eastAsia="en-US"/>
        </w:rPr>
        <w:t>Kaufmännische und technische Gründe</w:t>
      </w:r>
      <w:r w:rsidRPr="00BF2AB6">
        <w:rPr>
          <w:rFonts w:cs="Arial"/>
          <w:b/>
          <w:snapToGrid/>
          <w:lang w:eastAsia="en-US"/>
        </w:rPr>
        <w:t xml:space="preserve"> </w:t>
      </w:r>
    </w:p>
    <w:p w14:paraId="70F71A06" w14:textId="77777777" w:rsidR="000665D7" w:rsidRPr="00BF2AB6" w:rsidRDefault="000665D7" w:rsidP="000665D7">
      <w:pPr>
        <w:tabs>
          <w:tab w:val="num" w:pos="284"/>
        </w:tabs>
        <w:autoSpaceDE/>
        <w:autoSpaceDN/>
        <w:adjustRightInd/>
        <w:spacing w:line="360" w:lineRule="auto"/>
        <w:ind w:left="284" w:hanging="284"/>
        <w:jc w:val="both"/>
        <w:rPr>
          <w:rFonts w:cs="Arial"/>
          <w:snapToGrid/>
          <w:lang w:eastAsia="en-US"/>
        </w:rPr>
      </w:pPr>
    </w:p>
    <w:p w14:paraId="52AE3D7B" w14:textId="77777777" w:rsidR="000665D7" w:rsidRPr="00BF2AB6" w:rsidRDefault="000665D7" w:rsidP="000665D7">
      <w:pPr>
        <w:autoSpaceDE/>
        <w:autoSpaceDN/>
        <w:adjustRightInd/>
        <w:spacing w:line="360" w:lineRule="auto"/>
        <w:jc w:val="both"/>
        <w:rPr>
          <w:rFonts w:cs="Arial"/>
          <w:snapToGrid/>
          <w:lang w:eastAsia="en-US"/>
        </w:rPr>
      </w:pPr>
      <w:r w:rsidRPr="00BF2AB6">
        <w:rPr>
          <w:rFonts w:cs="Arial"/>
          <w:snapToGrid/>
          <w:lang w:eastAsia="en-US"/>
        </w:rPr>
        <w:t xml:space="preserve">Wir erklären, dass die Bildung der Bewerber-/Bietergemeinschaft wirtschaftlich zweckmäßig und kaufmännisch sinnvoll ist und nicht den Zweck hat, den Wettbewerb zu beschränken. </w:t>
      </w:r>
    </w:p>
    <w:p w14:paraId="017987B5" w14:textId="77777777" w:rsidR="000665D7" w:rsidRPr="00BF2AB6" w:rsidRDefault="000665D7" w:rsidP="000665D7">
      <w:pPr>
        <w:autoSpaceDE/>
        <w:autoSpaceDN/>
        <w:adjustRightInd/>
        <w:spacing w:line="360" w:lineRule="auto"/>
        <w:jc w:val="both"/>
        <w:rPr>
          <w:rFonts w:cs="Arial"/>
          <w:snapToGrid/>
          <w:lang w:eastAsia="en-US"/>
        </w:rPr>
      </w:pPr>
    </w:p>
    <w:p w14:paraId="321BA420" w14:textId="77777777" w:rsidR="00547EBD" w:rsidRPr="00BF2AB6" w:rsidRDefault="00547EBD">
      <w:pPr>
        <w:autoSpaceDE/>
        <w:autoSpaceDN/>
        <w:adjustRightInd/>
        <w:rPr>
          <w:rFonts w:cs="Arial"/>
          <w:snapToGrid/>
          <w:lang w:eastAsia="en-US"/>
        </w:rPr>
      </w:pPr>
      <w:r w:rsidRPr="00BF2AB6">
        <w:rPr>
          <w:rFonts w:cs="Arial"/>
          <w:snapToGrid/>
          <w:lang w:eastAsia="en-US"/>
        </w:rPr>
        <w:br w:type="page"/>
      </w:r>
    </w:p>
    <w:p w14:paraId="2E57CD13" w14:textId="456E4360" w:rsidR="000665D7" w:rsidRPr="00BF2AB6" w:rsidRDefault="000665D7" w:rsidP="000665D7">
      <w:pPr>
        <w:autoSpaceDE/>
        <w:autoSpaceDN/>
        <w:adjustRightInd/>
        <w:spacing w:line="360" w:lineRule="auto"/>
        <w:jc w:val="both"/>
        <w:rPr>
          <w:rFonts w:cs="Arial"/>
          <w:snapToGrid/>
          <w:lang w:eastAsia="en-US"/>
        </w:rPr>
      </w:pPr>
      <w:r w:rsidRPr="00BF2AB6">
        <w:rPr>
          <w:rFonts w:cs="Arial"/>
          <w:snapToGrid/>
          <w:lang w:eastAsia="en-US"/>
        </w:rPr>
        <w:lastRenderedPageBreak/>
        <w:t>Kurze Darstellung der technischen und / oder kaufmännischen Gründe:</w:t>
      </w:r>
    </w:p>
    <w:sdt>
      <w:sdtPr>
        <w:rPr>
          <w:rFonts w:cs="Arial"/>
          <w:snapToGrid/>
          <w:lang w:eastAsia="en-US"/>
        </w:rPr>
        <w:id w:val="1848747626"/>
        <w:placeholder>
          <w:docPart w:val="AC0158ECD96A437D927F198B63520EE2"/>
        </w:placeholder>
        <w:showingPlcHdr/>
      </w:sdtPr>
      <w:sdtEndPr/>
      <w:sdtContent>
        <w:p w14:paraId="79630CB8" w14:textId="2306EE39" w:rsidR="000665D7" w:rsidRPr="00BF2AB6" w:rsidRDefault="005A61E7" w:rsidP="005A61E7">
          <w:pPr>
            <w:pBdr>
              <w:top w:val="single" w:sz="4" w:space="1" w:color="auto"/>
              <w:left w:val="single" w:sz="4" w:space="4" w:color="auto"/>
              <w:bottom w:val="single" w:sz="4" w:space="1" w:color="auto"/>
              <w:right w:val="single" w:sz="4" w:space="4" w:color="auto"/>
            </w:pBdr>
            <w:autoSpaceDE/>
            <w:autoSpaceDN/>
            <w:adjustRightInd/>
            <w:spacing w:line="360" w:lineRule="auto"/>
            <w:jc w:val="both"/>
            <w:rPr>
              <w:rFonts w:cs="Arial"/>
              <w:snapToGrid/>
              <w:lang w:eastAsia="en-US"/>
            </w:rPr>
          </w:pPr>
          <w:r w:rsidRPr="00BF2AB6">
            <w:rPr>
              <w:rStyle w:val="Platzhaltertext"/>
              <w:rFonts w:cs="Arial"/>
            </w:rPr>
            <w:t>Klicken oder tippen Sie hier, um Text einzugeben.</w:t>
          </w:r>
        </w:p>
      </w:sdtContent>
    </w:sdt>
    <w:p w14:paraId="67EBEABC" w14:textId="77777777" w:rsidR="000665D7" w:rsidRPr="00BF2AB6" w:rsidRDefault="000665D7" w:rsidP="000665D7">
      <w:pPr>
        <w:autoSpaceDE/>
        <w:autoSpaceDN/>
        <w:adjustRightInd/>
        <w:jc w:val="both"/>
        <w:rPr>
          <w:rFonts w:cs="Arial"/>
          <w:snapToGrid/>
          <w:sz w:val="20"/>
          <w:lang w:eastAsia="en-US"/>
        </w:rPr>
      </w:pPr>
    </w:p>
    <w:p w14:paraId="60992881" w14:textId="34617770" w:rsidR="000665D7" w:rsidRPr="00BF2AB6" w:rsidRDefault="000665D7" w:rsidP="000665D7">
      <w:pPr>
        <w:rPr>
          <w:rFonts w:cs="Arial"/>
          <w:sz w:val="20"/>
        </w:rPr>
      </w:pPr>
    </w:p>
    <w:p w14:paraId="1A2FD344" w14:textId="77777777" w:rsidR="00547EBD" w:rsidRPr="00BF2AB6" w:rsidRDefault="00547EBD" w:rsidP="000665D7">
      <w:pPr>
        <w:rPr>
          <w:rFonts w:cs="Arial"/>
          <w:sz w:val="20"/>
        </w:rPr>
      </w:pPr>
    </w:p>
    <w:p w14:paraId="6EB3C084" w14:textId="69A3A4BF" w:rsidR="000665D7" w:rsidRPr="00BF2AB6" w:rsidRDefault="00805445" w:rsidP="000665D7">
      <w:pPr>
        <w:tabs>
          <w:tab w:val="left" w:pos="142"/>
          <w:tab w:val="left" w:pos="567"/>
        </w:tabs>
        <w:overflowPunct w:val="0"/>
        <w:jc w:val="both"/>
        <w:textAlignment w:val="baseline"/>
        <w:rPr>
          <w:rFonts w:cs="Arial"/>
          <w:bCs/>
          <w:snapToGrid/>
        </w:rPr>
      </w:pPr>
      <w:r w:rsidRPr="00BF2AB6">
        <w:rPr>
          <w:rFonts w:cs="Arial"/>
          <w:bCs/>
          <w:snapToGrid/>
        </w:rPr>
        <w:t>Unterschriften</w:t>
      </w:r>
      <w:r w:rsidR="008D050F" w:rsidRPr="00BF2AB6">
        <w:rPr>
          <w:rStyle w:val="Funotenzeichen"/>
          <w:rFonts w:cs="Arial"/>
          <w:bCs/>
          <w:snapToGrid/>
        </w:rPr>
        <w:footnoteReference w:id="1"/>
      </w:r>
      <w:r w:rsidRPr="00BF2AB6">
        <w:rPr>
          <w:rFonts w:cs="Arial"/>
          <w:bCs/>
          <w:snapToGrid/>
        </w:rPr>
        <w:t xml:space="preserve"> aller Mitglieder der Bewerber-/Bietergemeinschaft:</w:t>
      </w:r>
    </w:p>
    <w:p w14:paraId="00ED7820" w14:textId="77777777" w:rsidR="00805445" w:rsidRPr="00BF2AB6" w:rsidRDefault="00805445" w:rsidP="000665D7">
      <w:pPr>
        <w:tabs>
          <w:tab w:val="left" w:pos="142"/>
          <w:tab w:val="left" w:pos="567"/>
        </w:tabs>
        <w:overflowPunct w:val="0"/>
        <w:jc w:val="both"/>
        <w:textAlignment w:val="baseline"/>
        <w:rPr>
          <w:rFonts w:cs="Arial"/>
          <w:bCs/>
          <w:snapToGrid/>
          <w:sz w:val="20"/>
        </w:rPr>
      </w:pPr>
    </w:p>
    <w:p w14:paraId="59C35F94" w14:textId="652870C0" w:rsidR="00547EBD" w:rsidRPr="00BF2AB6" w:rsidRDefault="00547EBD" w:rsidP="00547EBD">
      <w:pPr>
        <w:autoSpaceDE/>
        <w:autoSpaceDN/>
        <w:adjustRightInd/>
        <w:jc w:val="both"/>
        <w:rPr>
          <w:rFonts w:cs="Arial"/>
          <w:snapToGrid/>
          <w:sz w:val="18"/>
          <w:szCs w:val="18"/>
          <w:lang w:eastAsia="en-US"/>
        </w:rPr>
      </w:pPr>
    </w:p>
    <w:p w14:paraId="5B7A5F53" w14:textId="77777777" w:rsidR="008B4B44" w:rsidRPr="00BF2AB6" w:rsidRDefault="008B4B44" w:rsidP="00547EBD">
      <w:pPr>
        <w:autoSpaceDE/>
        <w:autoSpaceDN/>
        <w:adjustRightInd/>
        <w:jc w:val="both"/>
        <w:rPr>
          <w:rFonts w:cs="Arial"/>
          <w:snapToGrid/>
          <w:sz w:val="18"/>
          <w:szCs w:val="18"/>
          <w:lang w:eastAsia="en-US"/>
        </w:rPr>
      </w:pPr>
    </w:p>
    <w:p w14:paraId="4D12F9BE" w14:textId="77777777" w:rsidR="001D44A0" w:rsidRPr="00BF2AB6" w:rsidRDefault="001D44A0" w:rsidP="00547EBD">
      <w:pPr>
        <w:autoSpaceDE/>
        <w:autoSpaceDN/>
        <w:adjustRightInd/>
        <w:jc w:val="both"/>
        <w:rPr>
          <w:rFonts w:cs="Arial"/>
          <w:snapToGrid/>
          <w:sz w:val="18"/>
          <w:szCs w:val="18"/>
          <w:lang w:eastAsia="en-US"/>
        </w:rPr>
      </w:pPr>
    </w:p>
    <w:p w14:paraId="3736976B" w14:textId="77777777" w:rsidR="00547EBD" w:rsidRPr="00BF2AB6" w:rsidRDefault="00547EBD" w:rsidP="00547EBD">
      <w:pPr>
        <w:autoSpaceDE/>
        <w:autoSpaceDN/>
        <w:adjustRightInd/>
        <w:jc w:val="both"/>
        <w:rPr>
          <w:rFonts w:cs="Arial"/>
          <w:snapToGrid/>
          <w:sz w:val="18"/>
          <w:szCs w:val="18"/>
          <w:u w:val="single"/>
          <w:lang w:eastAsia="en-US"/>
        </w:rPr>
      </w:pPr>
      <w:r w:rsidRPr="00BF2AB6">
        <w:rPr>
          <w:rFonts w:cs="Arial"/>
          <w:snapToGrid/>
          <w:sz w:val="18"/>
          <w:szCs w:val="18"/>
          <w:u w:val="single"/>
          <w:lang w:eastAsia="en-US"/>
        </w:rPr>
        <w:t>______________________________</w:t>
      </w:r>
      <w:r w:rsidRPr="00BF2AB6">
        <w:rPr>
          <w:rFonts w:cs="Arial"/>
          <w:snapToGrid/>
          <w:sz w:val="18"/>
          <w:szCs w:val="18"/>
          <w:lang w:eastAsia="en-US"/>
        </w:rPr>
        <w:tab/>
      </w:r>
      <w:r w:rsidRPr="00BF2AB6">
        <w:rPr>
          <w:rFonts w:cs="Arial"/>
          <w:snapToGrid/>
          <w:sz w:val="18"/>
          <w:szCs w:val="18"/>
          <w:lang w:eastAsia="en-US"/>
        </w:rPr>
        <w:tab/>
      </w:r>
      <w:r w:rsidRPr="00BF2AB6">
        <w:rPr>
          <w:rFonts w:cs="Arial"/>
          <w:snapToGrid/>
          <w:sz w:val="18"/>
          <w:szCs w:val="18"/>
          <w:u w:val="single"/>
          <w:lang w:eastAsia="en-US"/>
        </w:rPr>
        <w:t>________________________________</w:t>
      </w:r>
    </w:p>
    <w:p w14:paraId="445BB7DE" w14:textId="77777777" w:rsidR="00547EBD" w:rsidRPr="00BF2AB6" w:rsidRDefault="00547EBD" w:rsidP="00547EBD">
      <w:pPr>
        <w:autoSpaceDE/>
        <w:autoSpaceDN/>
        <w:adjustRightInd/>
        <w:rPr>
          <w:rFonts w:eastAsia="Calibri" w:cs="Arial"/>
          <w:snapToGrid/>
          <w:sz w:val="18"/>
          <w:szCs w:val="18"/>
          <w:lang w:eastAsia="en-US" w:bidi="en-US"/>
        </w:rPr>
      </w:pPr>
      <w:r w:rsidRPr="00BF2AB6">
        <w:rPr>
          <w:rFonts w:cs="Arial"/>
          <w:bCs/>
          <w:snapToGrid/>
          <w:sz w:val="18"/>
          <w:szCs w:val="18"/>
          <w:lang w:eastAsia="en-US"/>
        </w:rPr>
        <w:t>Ort, Datum</w:t>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t xml:space="preserve">Unterschrift (sowie </w:t>
      </w:r>
      <w:r w:rsidRPr="00BF2AB6">
        <w:rPr>
          <w:rFonts w:eastAsia="Calibri" w:cs="Arial"/>
          <w:snapToGrid/>
          <w:sz w:val="18"/>
          <w:szCs w:val="18"/>
          <w:lang w:eastAsia="en-US" w:bidi="en-US"/>
        </w:rPr>
        <w:t>Name des Unterzeichnenden</w:t>
      </w:r>
    </w:p>
    <w:p w14:paraId="0DA98AE1" w14:textId="77777777" w:rsidR="00547EBD" w:rsidRPr="00BF2AB6" w:rsidRDefault="00547EBD" w:rsidP="00547EBD">
      <w:pPr>
        <w:autoSpaceDE/>
        <w:autoSpaceDN/>
        <w:adjustRightInd/>
        <w:jc w:val="both"/>
        <w:rPr>
          <w:rFonts w:cs="Arial"/>
          <w:bCs/>
          <w:snapToGrid/>
          <w:sz w:val="18"/>
          <w:szCs w:val="18"/>
          <w:lang w:eastAsia="en-US"/>
        </w:rPr>
      </w:pPr>
      <w:r w:rsidRPr="00BF2AB6">
        <w:rPr>
          <w:rFonts w:eastAsia="Calibri" w:cs="Arial"/>
          <w:snapToGrid/>
          <w:sz w:val="18"/>
          <w:szCs w:val="18"/>
          <w:lang w:eastAsia="en-US" w:bidi="en-US"/>
        </w:rPr>
        <w:t xml:space="preserve">  </w:t>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t>und Firma in Druckbuchstaben)</w:t>
      </w:r>
    </w:p>
    <w:p w14:paraId="3C419B4D" w14:textId="34FE60F0" w:rsidR="00547EBD" w:rsidRPr="00BF2AB6" w:rsidRDefault="00547EBD" w:rsidP="00547EBD">
      <w:pPr>
        <w:autoSpaceDE/>
        <w:autoSpaceDN/>
        <w:adjustRightInd/>
        <w:spacing w:line="360" w:lineRule="auto"/>
        <w:jc w:val="both"/>
        <w:rPr>
          <w:rFonts w:cs="Arial"/>
          <w:snapToGrid/>
          <w:sz w:val="18"/>
          <w:szCs w:val="18"/>
          <w:lang w:eastAsia="en-US"/>
        </w:rPr>
      </w:pPr>
      <w:r w:rsidRPr="00BF2AB6">
        <w:rPr>
          <w:rFonts w:cs="Arial"/>
          <w:snapToGrid/>
          <w:sz w:val="18"/>
          <w:szCs w:val="18"/>
          <w:lang w:eastAsia="en-US"/>
        </w:rPr>
        <w:tab/>
      </w:r>
    </w:p>
    <w:p w14:paraId="1DD99A2D" w14:textId="77777777" w:rsidR="008B4B44" w:rsidRPr="00BF2AB6" w:rsidRDefault="008B4B44" w:rsidP="00547EBD">
      <w:pPr>
        <w:autoSpaceDE/>
        <w:autoSpaceDN/>
        <w:adjustRightInd/>
        <w:spacing w:line="360" w:lineRule="auto"/>
        <w:jc w:val="both"/>
        <w:rPr>
          <w:rFonts w:cs="Arial"/>
          <w:snapToGrid/>
          <w:sz w:val="18"/>
          <w:szCs w:val="18"/>
          <w:lang w:eastAsia="en-US"/>
        </w:rPr>
      </w:pPr>
    </w:p>
    <w:p w14:paraId="1EAEED02" w14:textId="77777777" w:rsidR="001D44A0" w:rsidRPr="00BF2AB6" w:rsidRDefault="001D44A0" w:rsidP="00547EBD">
      <w:pPr>
        <w:autoSpaceDE/>
        <w:autoSpaceDN/>
        <w:adjustRightInd/>
        <w:spacing w:line="360" w:lineRule="auto"/>
        <w:jc w:val="both"/>
        <w:rPr>
          <w:rFonts w:cs="Arial"/>
          <w:snapToGrid/>
          <w:sz w:val="18"/>
          <w:szCs w:val="18"/>
          <w:lang w:eastAsia="en-US"/>
        </w:rPr>
      </w:pPr>
    </w:p>
    <w:p w14:paraId="3BEFB057" w14:textId="77777777" w:rsidR="00547EBD" w:rsidRPr="00BF2AB6" w:rsidRDefault="00547EBD" w:rsidP="00547EBD">
      <w:pPr>
        <w:autoSpaceDE/>
        <w:autoSpaceDN/>
        <w:adjustRightInd/>
        <w:jc w:val="both"/>
        <w:rPr>
          <w:rFonts w:cs="Arial"/>
          <w:snapToGrid/>
          <w:sz w:val="18"/>
          <w:szCs w:val="18"/>
          <w:u w:val="single"/>
          <w:lang w:eastAsia="en-US"/>
        </w:rPr>
      </w:pPr>
      <w:r w:rsidRPr="00BF2AB6">
        <w:rPr>
          <w:rFonts w:cs="Arial"/>
          <w:snapToGrid/>
          <w:sz w:val="18"/>
          <w:szCs w:val="18"/>
          <w:u w:val="single"/>
          <w:lang w:eastAsia="en-US"/>
        </w:rPr>
        <w:t>______________________________</w:t>
      </w:r>
      <w:r w:rsidRPr="00BF2AB6">
        <w:rPr>
          <w:rFonts w:cs="Arial"/>
          <w:snapToGrid/>
          <w:sz w:val="18"/>
          <w:szCs w:val="18"/>
          <w:lang w:eastAsia="en-US"/>
        </w:rPr>
        <w:tab/>
      </w:r>
      <w:r w:rsidRPr="00BF2AB6">
        <w:rPr>
          <w:rFonts w:cs="Arial"/>
          <w:snapToGrid/>
          <w:sz w:val="18"/>
          <w:szCs w:val="18"/>
          <w:lang w:eastAsia="en-US"/>
        </w:rPr>
        <w:tab/>
      </w:r>
      <w:r w:rsidRPr="00BF2AB6">
        <w:rPr>
          <w:rFonts w:cs="Arial"/>
          <w:snapToGrid/>
          <w:sz w:val="18"/>
          <w:szCs w:val="18"/>
          <w:u w:val="single"/>
          <w:lang w:eastAsia="en-US"/>
        </w:rPr>
        <w:t>________________________________</w:t>
      </w:r>
    </w:p>
    <w:p w14:paraId="754CCB80" w14:textId="77777777" w:rsidR="00547EBD" w:rsidRPr="00BF2AB6" w:rsidRDefault="00547EBD" w:rsidP="00547EBD">
      <w:pPr>
        <w:autoSpaceDE/>
        <w:autoSpaceDN/>
        <w:adjustRightInd/>
        <w:rPr>
          <w:rFonts w:eastAsia="Calibri" w:cs="Arial"/>
          <w:snapToGrid/>
          <w:sz w:val="18"/>
          <w:szCs w:val="18"/>
          <w:lang w:eastAsia="en-US" w:bidi="en-US"/>
        </w:rPr>
      </w:pPr>
      <w:r w:rsidRPr="00BF2AB6">
        <w:rPr>
          <w:rFonts w:cs="Arial"/>
          <w:bCs/>
          <w:snapToGrid/>
          <w:sz w:val="18"/>
          <w:szCs w:val="18"/>
          <w:lang w:eastAsia="en-US"/>
        </w:rPr>
        <w:t>Ort, Datum</w:t>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t xml:space="preserve">Unterschrift (sowie </w:t>
      </w:r>
      <w:r w:rsidRPr="00BF2AB6">
        <w:rPr>
          <w:rFonts w:eastAsia="Calibri" w:cs="Arial"/>
          <w:snapToGrid/>
          <w:sz w:val="18"/>
          <w:szCs w:val="18"/>
          <w:lang w:eastAsia="en-US" w:bidi="en-US"/>
        </w:rPr>
        <w:t>Name des Unterzeichnenden</w:t>
      </w:r>
    </w:p>
    <w:p w14:paraId="1E27DBCC" w14:textId="77777777" w:rsidR="00547EBD" w:rsidRPr="00BF2AB6" w:rsidRDefault="00547EBD" w:rsidP="00547EBD">
      <w:pPr>
        <w:autoSpaceDE/>
        <w:autoSpaceDN/>
        <w:adjustRightInd/>
        <w:jc w:val="both"/>
        <w:rPr>
          <w:rFonts w:cs="Arial"/>
          <w:bCs/>
          <w:snapToGrid/>
          <w:sz w:val="18"/>
          <w:szCs w:val="18"/>
          <w:lang w:eastAsia="en-US"/>
        </w:rPr>
      </w:pPr>
      <w:r w:rsidRPr="00BF2AB6">
        <w:rPr>
          <w:rFonts w:eastAsia="Calibri" w:cs="Arial"/>
          <w:snapToGrid/>
          <w:sz w:val="18"/>
          <w:szCs w:val="18"/>
          <w:lang w:eastAsia="en-US" w:bidi="en-US"/>
        </w:rPr>
        <w:t xml:space="preserve">  </w:t>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t>und Firma in Druckbuchstaben)</w:t>
      </w:r>
    </w:p>
    <w:p w14:paraId="7A27E2F8" w14:textId="00ABD6D7" w:rsidR="00547EBD" w:rsidRPr="00BF2AB6" w:rsidRDefault="00547EBD" w:rsidP="00547EBD">
      <w:pPr>
        <w:autoSpaceDE/>
        <w:autoSpaceDN/>
        <w:adjustRightInd/>
        <w:spacing w:line="360" w:lineRule="auto"/>
        <w:jc w:val="both"/>
        <w:rPr>
          <w:rFonts w:cs="Arial"/>
          <w:snapToGrid/>
          <w:sz w:val="18"/>
          <w:szCs w:val="18"/>
          <w:lang w:eastAsia="en-US"/>
        </w:rPr>
      </w:pPr>
    </w:p>
    <w:p w14:paraId="5B5DB738" w14:textId="77777777" w:rsidR="008B4B44" w:rsidRPr="00BF2AB6" w:rsidRDefault="008B4B44" w:rsidP="00547EBD">
      <w:pPr>
        <w:autoSpaceDE/>
        <w:autoSpaceDN/>
        <w:adjustRightInd/>
        <w:spacing w:line="360" w:lineRule="auto"/>
        <w:jc w:val="both"/>
        <w:rPr>
          <w:rFonts w:cs="Arial"/>
          <w:snapToGrid/>
          <w:sz w:val="18"/>
          <w:szCs w:val="18"/>
          <w:lang w:eastAsia="en-US"/>
        </w:rPr>
      </w:pPr>
    </w:p>
    <w:p w14:paraId="3020335C" w14:textId="77777777" w:rsidR="001D44A0" w:rsidRPr="00BF2AB6" w:rsidRDefault="001D44A0" w:rsidP="00547EBD">
      <w:pPr>
        <w:autoSpaceDE/>
        <w:autoSpaceDN/>
        <w:adjustRightInd/>
        <w:spacing w:line="360" w:lineRule="auto"/>
        <w:jc w:val="both"/>
        <w:rPr>
          <w:rFonts w:cs="Arial"/>
          <w:snapToGrid/>
          <w:sz w:val="18"/>
          <w:szCs w:val="18"/>
          <w:lang w:eastAsia="en-US"/>
        </w:rPr>
      </w:pPr>
    </w:p>
    <w:p w14:paraId="673B3755" w14:textId="77777777" w:rsidR="00547EBD" w:rsidRPr="00BF2AB6" w:rsidRDefault="00547EBD" w:rsidP="00547EBD">
      <w:pPr>
        <w:autoSpaceDE/>
        <w:autoSpaceDN/>
        <w:adjustRightInd/>
        <w:jc w:val="both"/>
        <w:rPr>
          <w:rFonts w:cs="Arial"/>
          <w:snapToGrid/>
          <w:sz w:val="18"/>
          <w:szCs w:val="18"/>
          <w:u w:val="single"/>
          <w:lang w:eastAsia="en-US"/>
        </w:rPr>
      </w:pPr>
      <w:r w:rsidRPr="00BF2AB6">
        <w:rPr>
          <w:rFonts w:cs="Arial"/>
          <w:snapToGrid/>
          <w:sz w:val="18"/>
          <w:szCs w:val="18"/>
          <w:u w:val="single"/>
          <w:lang w:eastAsia="en-US"/>
        </w:rPr>
        <w:t>______________________________</w:t>
      </w:r>
      <w:r w:rsidRPr="00BF2AB6">
        <w:rPr>
          <w:rFonts w:cs="Arial"/>
          <w:snapToGrid/>
          <w:sz w:val="18"/>
          <w:szCs w:val="18"/>
          <w:lang w:eastAsia="en-US"/>
        </w:rPr>
        <w:tab/>
      </w:r>
      <w:r w:rsidRPr="00BF2AB6">
        <w:rPr>
          <w:rFonts w:cs="Arial"/>
          <w:snapToGrid/>
          <w:sz w:val="18"/>
          <w:szCs w:val="18"/>
          <w:lang w:eastAsia="en-US"/>
        </w:rPr>
        <w:tab/>
      </w:r>
      <w:r w:rsidRPr="00BF2AB6">
        <w:rPr>
          <w:rFonts w:cs="Arial"/>
          <w:snapToGrid/>
          <w:sz w:val="18"/>
          <w:szCs w:val="18"/>
          <w:u w:val="single"/>
          <w:lang w:eastAsia="en-US"/>
        </w:rPr>
        <w:t>________________________________</w:t>
      </w:r>
    </w:p>
    <w:p w14:paraId="65C69FCD" w14:textId="77777777" w:rsidR="00547EBD" w:rsidRPr="00BF2AB6" w:rsidRDefault="00547EBD" w:rsidP="00547EBD">
      <w:pPr>
        <w:autoSpaceDE/>
        <w:autoSpaceDN/>
        <w:adjustRightInd/>
        <w:rPr>
          <w:rFonts w:eastAsia="Calibri" w:cs="Arial"/>
          <w:snapToGrid/>
          <w:sz w:val="18"/>
          <w:szCs w:val="18"/>
          <w:lang w:eastAsia="en-US" w:bidi="en-US"/>
        </w:rPr>
      </w:pPr>
      <w:r w:rsidRPr="00BF2AB6">
        <w:rPr>
          <w:rFonts w:cs="Arial"/>
          <w:bCs/>
          <w:snapToGrid/>
          <w:sz w:val="18"/>
          <w:szCs w:val="18"/>
          <w:lang w:eastAsia="en-US"/>
        </w:rPr>
        <w:t>Ort, Datum</w:t>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t xml:space="preserve">Unterschrift (sowie </w:t>
      </w:r>
      <w:r w:rsidRPr="00BF2AB6">
        <w:rPr>
          <w:rFonts w:eastAsia="Calibri" w:cs="Arial"/>
          <w:snapToGrid/>
          <w:sz w:val="18"/>
          <w:szCs w:val="18"/>
          <w:lang w:eastAsia="en-US" w:bidi="en-US"/>
        </w:rPr>
        <w:t>Name des Unterzeichnenden</w:t>
      </w:r>
    </w:p>
    <w:p w14:paraId="0FED7935" w14:textId="77777777" w:rsidR="00547EBD" w:rsidRPr="00BF2AB6" w:rsidRDefault="00547EBD" w:rsidP="00547EBD">
      <w:pPr>
        <w:autoSpaceDE/>
        <w:autoSpaceDN/>
        <w:adjustRightInd/>
        <w:jc w:val="both"/>
        <w:rPr>
          <w:rFonts w:cs="Arial"/>
          <w:bCs/>
          <w:snapToGrid/>
          <w:sz w:val="18"/>
          <w:szCs w:val="18"/>
          <w:lang w:eastAsia="en-US"/>
        </w:rPr>
      </w:pPr>
      <w:r w:rsidRPr="00BF2AB6">
        <w:rPr>
          <w:rFonts w:eastAsia="Calibri" w:cs="Arial"/>
          <w:snapToGrid/>
          <w:sz w:val="18"/>
          <w:szCs w:val="18"/>
          <w:lang w:eastAsia="en-US" w:bidi="en-US"/>
        </w:rPr>
        <w:t xml:space="preserve">  </w:t>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t>und Firma in Druckbuchstaben)</w:t>
      </w:r>
    </w:p>
    <w:p w14:paraId="244F91CA" w14:textId="47A6A19C" w:rsidR="00547EBD" w:rsidRPr="00BF2AB6" w:rsidRDefault="00547EBD" w:rsidP="00547EBD">
      <w:pPr>
        <w:autoSpaceDE/>
        <w:autoSpaceDN/>
        <w:adjustRightInd/>
        <w:jc w:val="both"/>
        <w:rPr>
          <w:rFonts w:cs="Arial"/>
          <w:snapToGrid/>
          <w:sz w:val="18"/>
          <w:szCs w:val="18"/>
          <w:u w:val="single"/>
          <w:lang w:eastAsia="en-US"/>
        </w:rPr>
      </w:pPr>
    </w:p>
    <w:p w14:paraId="5E92A5FA" w14:textId="7B516914" w:rsidR="001D44A0" w:rsidRPr="00BF2AB6" w:rsidRDefault="001D44A0" w:rsidP="00547EBD">
      <w:pPr>
        <w:autoSpaceDE/>
        <w:autoSpaceDN/>
        <w:adjustRightInd/>
        <w:jc w:val="both"/>
        <w:rPr>
          <w:rFonts w:cs="Arial"/>
          <w:snapToGrid/>
          <w:sz w:val="18"/>
          <w:szCs w:val="18"/>
          <w:u w:val="single"/>
          <w:lang w:eastAsia="en-US"/>
        </w:rPr>
      </w:pPr>
    </w:p>
    <w:p w14:paraId="7D39236A" w14:textId="77777777" w:rsidR="008B4B44" w:rsidRPr="00BF2AB6" w:rsidRDefault="008B4B44" w:rsidP="00547EBD">
      <w:pPr>
        <w:autoSpaceDE/>
        <w:autoSpaceDN/>
        <w:adjustRightInd/>
        <w:jc w:val="both"/>
        <w:rPr>
          <w:rFonts w:cs="Arial"/>
          <w:snapToGrid/>
          <w:sz w:val="18"/>
          <w:szCs w:val="18"/>
          <w:u w:val="single"/>
          <w:lang w:eastAsia="en-US"/>
        </w:rPr>
      </w:pPr>
    </w:p>
    <w:p w14:paraId="1B98BA51" w14:textId="77777777" w:rsidR="00547EBD" w:rsidRPr="00BF2AB6" w:rsidRDefault="00547EBD" w:rsidP="00547EBD">
      <w:pPr>
        <w:autoSpaceDE/>
        <w:autoSpaceDN/>
        <w:adjustRightInd/>
        <w:jc w:val="both"/>
        <w:rPr>
          <w:rFonts w:cs="Arial"/>
          <w:snapToGrid/>
          <w:sz w:val="18"/>
          <w:szCs w:val="18"/>
          <w:u w:val="single"/>
          <w:lang w:eastAsia="en-US"/>
        </w:rPr>
      </w:pPr>
    </w:p>
    <w:p w14:paraId="4D30774A" w14:textId="77777777" w:rsidR="00547EBD" w:rsidRPr="00BF2AB6" w:rsidRDefault="00547EBD" w:rsidP="00547EBD">
      <w:pPr>
        <w:autoSpaceDE/>
        <w:autoSpaceDN/>
        <w:adjustRightInd/>
        <w:jc w:val="both"/>
        <w:rPr>
          <w:rFonts w:cs="Arial"/>
          <w:snapToGrid/>
          <w:sz w:val="18"/>
          <w:szCs w:val="18"/>
          <w:u w:val="single"/>
          <w:lang w:eastAsia="en-US"/>
        </w:rPr>
      </w:pPr>
      <w:r w:rsidRPr="00BF2AB6">
        <w:rPr>
          <w:rFonts w:cs="Arial"/>
          <w:snapToGrid/>
          <w:sz w:val="18"/>
          <w:szCs w:val="18"/>
          <w:u w:val="single"/>
          <w:lang w:eastAsia="en-US"/>
        </w:rPr>
        <w:t>______________________________</w:t>
      </w:r>
      <w:r w:rsidRPr="00BF2AB6">
        <w:rPr>
          <w:rFonts w:cs="Arial"/>
          <w:snapToGrid/>
          <w:sz w:val="18"/>
          <w:szCs w:val="18"/>
          <w:lang w:eastAsia="en-US"/>
        </w:rPr>
        <w:tab/>
      </w:r>
      <w:r w:rsidRPr="00BF2AB6">
        <w:rPr>
          <w:rFonts w:cs="Arial"/>
          <w:snapToGrid/>
          <w:sz w:val="18"/>
          <w:szCs w:val="18"/>
          <w:lang w:eastAsia="en-US"/>
        </w:rPr>
        <w:tab/>
      </w:r>
      <w:r w:rsidRPr="00BF2AB6">
        <w:rPr>
          <w:rFonts w:cs="Arial"/>
          <w:snapToGrid/>
          <w:sz w:val="18"/>
          <w:szCs w:val="18"/>
          <w:u w:val="single"/>
          <w:lang w:eastAsia="en-US"/>
        </w:rPr>
        <w:t>________________________________</w:t>
      </w:r>
    </w:p>
    <w:p w14:paraId="575D1EC2" w14:textId="77777777" w:rsidR="00547EBD" w:rsidRPr="00BF2AB6" w:rsidRDefault="00547EBD" w:rsidP="00547EBD">
      <w:pPr>
        <w:autoSpaceDE/>
        <w:autoSpaceDN/>
        <w:adjustRightInd/>
        <w:rPr>
          <w:rFonts w:eastAsia="Calibri" w:cs="Arial"/>
          <w:snapToGrid/>
          <w:sz w:val="18"/>
          <w:szCs w:val="18"/>
          <w:lang w:eastAsia="en-US" w:bidi="en-US"/>
        </w:rPr>
      </w:pPr>
      <w:r w:rsidRPr="00BF2AB6">
        <w:rPr>
          <w:rFonts w:cs="Arial"/>
          <w:bCs/>
          <w:snapToGrid/>
          <w:sz w:val="18"/>
          <w:szCs w:val="18"/>
          <w:lang w:eastAsia="en-US"/>
        </w:rPr>
        <w:t>Ort, Datum</w:t>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t xml:space="preserve">Unterschrift (sowie </w:t>
      </w:r>
      <w:r w:rsidRPr="00BF2AB6">
        <w:rPr>
          <w:rFonts w:eastAsia="Calibri" w:cs="Arial"/>
          <w:snapToGrid/>
          <w:sz w:val="18"/>
          <w:szCs w:val="18"/>
          <w:lang w:eastAsia="en-US" w:bidi="en-US"/>
        </w:rPr>
        <w:t>Name des Unterzeichnenden</w:t>
      </w:r>
    </w:p>
    <w:p w14:paraId="2A71E041" w14:textId="77777777" w:rsidR="00547EBD" w:rsidRPr="00BF2AB6" w:rsidRDefault="00547EBD" w:rsidP="00547EBD">
      <w:pPr>
        <w:autoSpaceDE/>
        <w:autoSpaceDN/>
        <w:adjustRightInd/>
        <w:jc w:val="both"/>
        <w:rPr>
          <w:rFonts w:cs="Arial"/>
          <w:bCs/>
          <w:snapToGrid/>
          <w:sz w:val="18"/>
          <w:szCs w:val="18"/>
          <w:lang w:eastAsia="en-US"/>
        </w:rPr>
      </w:pPr>
      <w:r w:rsidRPr="00BF2AB6">
        <w:rPr>
          <w:rFonts w:eastAsia="Calibri" w:cs="Arial"/>
          <w:snapToGrid/>
          <w:sz w:val="18"/>
          <w:szCs w:val="18"/>
          <w:lang w:eastAsia="en-US" w:bidi="en-US"/>
        </w:rPr>
        <w:t xml:space="preserve">  </w:t>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t>und Firma in Druckbuchstaben)</w:t>
      </w:r>
    </w:p>
    <w:p w14:paraId="3027E9B3" w14:textId="75E8B4AA" w:rsidR="001C367F" w:rsidRPr="00BF2AB6" w:rsidRDefault="001C367F">
      <w:pPr>
        <w:autoSpaceDE/>
        <w:autoSpaceDN/>
        <w:adjustRightInd/>
        <w:rPr>
          <w:rFonts w:cs="Arial"/>
          <w:b/>
          <w:snapToGrid/>
          <w:u w:val="single"/>
          <w:lang w:eastAsia="en-US"/>
        </w:rPr>
      </w:pPr>
      <w:r w:rsidRPr="00BF2AB6">
        <w:rPr>
          <w:rFonts w:cs="Arial"/>
          <w:b/>
          <w:snapToGrid/>
          <w:u w:val="single"/>
          <w:lang w:eastAsia="en-US"/>
        </w:rPr>
        <w:br w:type="page"/>
      </w:r>
    </w:p>
    <w:p w14:paraId="54D05461" w14:textId="17EB6AF3" w:rsidR="001C367F" w:rsidRPr="00BF2AB6" w:rsidRDefault="001C367F" w:rsidP="001C367F">
      <w:pPr>
        <w:shd w:val="clear" w:color="auto" w:fill="FFFFFF"/>
        <w:autoSpaceDE/>
        <w:autoSpaceDN/>
        <w:adjustRightInd/>
        <w:jc w:val="both"/>
        <w:rPr>
          <w:rFonts w:cs="Arial"/>
          <w:b/>
          <w:bCs/>
          <w:snapToGrid/>
          <w:sz w:val="24"/>
          <w:szCs w:val="24"/>
          <w:lang w:eastAsia="en-US"/>
        </w:rPr>
      </w:pPr>
      <w:r w:rsidRPr="00BF2AB6">
        <w:rPr>
          <w:rFonts w:cs="Arial"/>
          <w:b/>
          <w:bCs/>
          <w:snapToGrid/>
          <w:sz w:val="24"/>
          <w:szCs w:val="24"/>
          <w:lang w:eastAsia="en-US"/>
        </w:rPr>
        <w:lastRenderedPageBreak/>
        <w:t xml:space="preserve">Ausschreibung </w:t>
      </w:r>
      <w:sdt>
        <w:sdtPr>
          <w:rPr>
            <w:rFonts w:cs="Arial"/>
            <w:b/>
            <w:bCs/>
            <w:snapToGrid/>
            <w:sz w:val="24"/>
            <w:szCs w:val="24"/>
            <w:lang w:eastAsia="en-US"/>
          </w:rPr>
          <w:id w:val="839660807"/>
          <w:placeholder>
            <w:docPart w:val="19B6725363154B228DCD2159E0990D7B"/>
          </w:placeholder>
        </w:sdtPr>
        <w:sdtEndPr/>
        <w:sdtContent>
          <w:sdt>
            <w:sdtPr>
              <w:rPr>
                <w:rFonts w:cs="Arial"/>
                <w:b/>
                <w:bCs/>
                <w:snapToGrid/>
                <w:sz w:val="24"/>
                <w:szCs w:val="24"/>
                <w:lang w:eastAsia="en-US"/>
              </w:rPr>
              <w:id w:val="1437797073"/>
              <w:placeholder>
                <w:docPart w:val="FE8A16BF9321499EA09560E1ABDE1193"/>
              </w:placeholder>
            </w:sdtPr>
            <w:sdtContent>
              <w:r w:rsidR="00992ECF">
                <w:rPr>
                  <w:rFonts w:cs="Arial"/>
                  <w:b/>
                  <w:bCs/>
                  <w:snapToGrid/>
                  <w:sz w:val="24"/>
                  <w:szCs w:val="24"/>
                  <w:lang w:eastAsia="en-US"/>
                </w:rPr>
                <w:t>EU 2026-244: Bautechnische Stellungnahmen</w:t>
              </w:r>
            </w:sdtContent>
          </w:sdt>
        </w:sdtContent>
      </w:sdt>
    </w:p>
    <w:p w14:paraId="5741DE29" w14:textId="77777777" w:rsidR="001C367F" w:rsidRPr="00BF2AB6" w:rsidRDefault="001C367F" w:rsidP="001C367F">
      <w:pPr>
        <w:rPr>
          <w:rFonts w:cs="Arial"/>
          <w:b/>
          <w:bCs/>
          <w:snapToGrid/>
        </w:rPr>
      </w:pPr>
      <w:r w:rsidRPr="00BF2AB6">
        <w:rPr>
          <w:rFonts w:cs="Arial"/>
          <w:b/>
          <w:bCs/>
          <w:snapToGrid/>
        </w:rPr>
        <w:t>- Liste der beabsichtigten Subunternehmerleistungen -</w:t>
      </w:r>
    </w:p>
    <w:p w14:paraId="14F4AB55" w14:textId="77777777" w:rsidR="001C367F" w:rsidRPr="00BF2AB6" w:rsidRDefault="001C367F" w:rsidP="001C367F">
      <w:pPr>
        <w:rPr>
          <w:rFonts w:cs="Arial"/>
        </w:rPr>
      </w:pPr>
    </w:p>
    <w:p w14:paraId="095D8697" w14:textId="77777777" w:rsidR="001C367F" w:rsidRPr="00BF2AB6" w:rsidRDefault="001C367F" w:rsidP="001C367F">
      <w:pPr>
        <w:rPr>
          <w:rFonts w:cs="Arial"/>
        </w:rPr>
      </w:pPr>
    </w:p>
    <w:p w14:paraId="640116DC" w14:textId="77777777" w:rsidR="001C367F" w:rsidRPr="00BF2AB6" w:rsidRDefault="001C367F" w:rsidP="001C367F">
      <w:pPr>
        <w:autoSpaceDE/>
        <w:autoSpaceDN/>
        <w:adjustRightInd/>
        <w:rPr>
          <w:rFonts w:cs="Arial"/>
          <w:b/>
          <w:i/>
          <w:iCs/>
          <w:snapToGrid/>
          <w:u w:val="single"/>
        </w:rPr>
      </w:pPr>
      <w:r w:rsidRPr="00BF2AB6">
        <w:rPr>
          <w:rFonts w:cs="Arial"/>
          <w:b/>
          <w:bCs/>
          <w:i/>
          <w:iCs/>
          <w:snapToGrid/>
          <w:u w:val="single"/>
        </w:rPr>
        <w:t>Hinweis:</w:t>
      </w:r>
      <w:r w:rsidRPr="00BF2AB6">
        <w:rPr>
          <w:rFonts w:cs="Arial"/>
          <w:b/>
          <w:i/>
          <w:iCs/>
          <w:snapToGrid/>
          <w:u w:val="single"/>
        </w:rPr>
        <w:t xml:space="preserve"> </w:t>
      </w:r>
    </w:p>
    <w:p w14:paraId="18D6E51E" w14:textId="77777777" w:rsidR="001C367F" w:rsidRPr="00BF2AB6" w:rsidRDefault="001C367F" w:rsidP="001C367F">
      <w:pPr>
        <w:autoSpaceDE/>
        <w:autoSpaceDN/>
        <w:adjustRightInd/>
        <w:rPr>
          <w:rFonts w:cs="Arial"/>
          <w:i/>
          <w:iCs/>
          <w:snapToGrid/>
        </w:rPr>
      </w:pPr>
    </w:p>
    <w:p w14:paraId="072078A8" w14:textId="77777777" w:rsidR="001C367F" w:rsidRPr="00BF2AB6" w:rsidRDefault="001C367F" w:rsidP="001C367F">
      <w:pPr>
        <w:autoSpaceDE/>
        <w:autoSpaceDN/>
        <w:adjustRightInd/>
        <w:rPr>
          <w:rFonts w:cs="Arial"/>
          <w:i/>
          <w:iCs/>
          <w:snapToGrid/>
        </w:rPr>
      </w:pPr>
      <w:r w:rsidRPr="00BF2AB6">
        <w:rPr>
          <w:rFonts w:cs="Arial"/>
          <w:i/>
          <w:iCs/>
          <w:snapToGrid/>
        </w:rPr>
        <w:t xml:space="preserve">Bei beabsichtigtem Einsatz von Subunternehmern ist zu </w:t>
      </w:r>
      <w:r w:rsidRPr="00BF2AB6">
        <w:rPr>
          <w:rFonts w:cs="Arial"/>
          <w:b/>
          <w:i/>
          <w:iCs/>
          <w:snapToGrid/>
          <w:u w:val="single"/>
        </w:rPr>
        <w:t>jedem</w:t>
      </w:r>
      <w:r w:rsidRPr="00BF2AB6">
        <w:rPr>
          <w:rFonts w:cs="Arial"/>
          <w:i/>
          <w:iCs/>
          <w:snapToGrid/>
        </w:rPr>
        <w:t xml:space="preserve"> beabsichtigten Subunternehmer nachstehend eine Eintragung vorzunehmen. Nicht deklarierte Unternehmen dürfen nicht eingesetzt werden, es sei denn, der Auftraggeber hat ausdrücklich schriftlich seine Zustimmung erteilt. </w:t>
      </w:r>
    </w:p>
    <w:p w14:paraId="03C186D3" w14:textId="77777777" w:rsidR="001C367F" w:rsidRPr="00BF2AB6" w:rsidRDefault="001C367F" w:rsidP="001C367F">
      <w:pPr>
        <w:autoSpaceDE/>
        <w:autoSpaceDN/>
        <w:adjustRightInd/>
        <w:rPr>
          <w:rFonts w:cs="Arial"/>
          <w:snapToGrid/>
          <w:sz w:val="28"/>
          <w:szCs w:val="24"/>
        </w:rPr>
      </w:pPr>
    </w:p>
    <w:p w14:paraId="325DEC33" w14:textId="77777777" w:rsidR="001C367F" w:rsidRPr="00BF2AB6" w:rsidRDefault="001C367F" w:rsidP="001C367F">
      <w:pPr>
        <w:autoSpaceDE/>
        <w:autoSpaceDN/>
        <w:adjustRightInd/>
        <w:rPr>
          <w:rFonts w:cs="Arial"/>
          <w:snapToGrid/>
          <w:sz w:val="24"/>
          <w:szCs w:val="24"/>
        </w:rPr>
      </w:pPr>
    </w:p>
    <w:p w14:paraId="583B260F" w14:textId="77777777" w:rsidR="001C367F" w:rsidRPr="00BF2AB6" w:rsidRDefault="001C367F" w:rsidP="001C367F">
      <w:pPr>
        <w:autoSpaceDE/>
        <w:autoSpaceDN/>
        <w:adjustRightInd/>
        <w:rPr>
          <w:rFonts w:cs="Arial"/>
          <w:snapToGrid/>
          <w:szCs w:val="22"/>
        </w:rPr>
      </w:pPr>
      <w:r w:rsidRPr="00BF2AB6">
        <w:rPr>
          <w:rFonts w:cs="Arial"/>
          <w:snapToGrid/>
          <w:szCs w:val="22"/>
        </w:rPr>
        <w:t xml:space="preserve">Wir beabsichtigen, bei der Leistungserbringung folgende Subunternehmer einzusetzen: </w:t>
      </w:r>
    </w:p>
    <w:p w14:paraId="702FFCDD" w14:textId="77777777" w:rsidR="001C367F" w:rsidRPr="00BF2AB6" w:rsidRDefault="001C367F" w:rsidP="001C367F">
      <w:pPr>
        <w:autoSpaceDE/>
        <w:autoSpaceDN/>
        <w:adjustRightInd/>
        <w:rPr>
          <w:rFonts w:cs="Arial"/>
          <w:snapToGrid/>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3"/>
        <w:gridCol w:w="6519"/>
      </w:tblGrid>
      <w:tr w:rsidR="001C367F" w:rsidRPr="00BF2AB6" w14:paraId="43AC8A42" w14:textId="77777777" w:rsidTr="00360CA0">
        <w:trPr>
          <w:trHeight w:val="974"/>
        </w:trPr>
        <w:tc>
          <w:tcPr>
            <w:tcW w:w="2803" w:type="dxa"/>
            <w:shd w:val="clear" w:color="auto" w:fill="auto"/>
            <w:vAlign w:val="center"/>
          </w:tcPr>
          <w:p w14:paraId="7C04AE4E" w14:textId="77777777" w:rsidR="001C367F" w:rsidRPr="00BF2AB6" w:rsidRDefault="001C367F" w:rsidP="00360CA0">
            <w:pPr>
              <w:autoSpaceDE/>
              <w:autoSpaceDN/>
              <w:adjustRightInd/>
              <w:rPr>
                <w:rFonts w:cs="Arial"/>
                <w:snapToGrid/>
                <w:szCs w:val="22"/>
              </w:rPr>
            </w:pPr>
            <w:r w:rsidRPr="00BF2AB6">
              <w:rPr>
                <w:rFonts w:cs="Arial"/>
                <w:snapToGrid/>
                <w:szCs w:val="22"/>
              </w:rPr>
              <w:t xml:space="preserve">Subunternehmer </w:t>
            </w:r>
            <w:r w:rsidRPr="00BF2AB6">
              <w:rPr>
                <w:rFonts w:cs="Arial"/>
                <w:snapToGrid/>
                <w:szCs w:val="22"/>
              </w:rPr>
              <w:br/>
              <w:t>(Firma, Adresse, Ansprechpartner)</w:t>
            </w:r>
          </w:p>
        </w:tc>
        <w:tc>
          <w:tcPr>
            <w:tcW w:w="6519" w:type="dxa"/>
            <w:shd w:val="clear" w:color="auto" w:fill="auto"/>
            <w:vAlign w:val="center"/>
          </w:tcPr>
          <w:p w14:paraId="5A9FE8A3" w14:textId="77777777" w:rsidR="001C367F" w:rsidRPr="00BF2AB6" w:rsidRDefault="001C367F" w:rsidP="00360CA0">
            <w:pPr>
              <w:autoSpaceDE/>
              <w:autoSpaceDN/>
              <w:adjustRightInd/>
              <w:rPr>
                <w:rFonts w:cs="Arial"/>
                <w:snapToGrid/>
                <w:szCs w:val="22"/>
              </w:rPr>
            </w:pPr>
            <w:r w:rsidRPr="00BF2AB6">
              <w:rPr>
                <w:rFonts w:cs="Arial"/>
                <w:snapToGrid/>
                <w:szCs w:val="22"/>
              </w:rPr>
              <w:t>Leistungsbereich/Beschreibung der Teilleistungen</w:t>
            </w:r>
          </w:p>
        </w:tc>
      </w:tr>
      <w:tr w:rsidR="001C367F" w:rsidRPr="00BF2AB6" w14:paraId="5E4DE383" w14:textId="77777777" w:rsidTr="00360CA0">
        <w:trPr>
          <w:trHeight w:val="900"/>
        </w:trPr>
        <w:sdt>
          <w:sdtPr>
            <w:rPr>
              <w:rFonts w:cs="Arial"/>
              <w:snapToGrid/>
              <w:szCs w:val="22"/>
            </w:rPr>
            <w:id w:val="-1072266227"/>
            <w:placeholder>
              <w:docPart w:val="2BD9C15FC7E04F34AFE84588BFD69410"/>
            </w:placeholder>
            <w:showingPlcHdr/>
            <w:text/>
          </w:sdtPr>
          <w:sdtEndPr/>
          <w:sdtContent>
            <w:tc>
              <w:tcPr>
                <w:tcW w:w="2803" w:type="dxa"/>
                <w:shd w:val="clear" w:color="auto" w:fill="auto"/>
                <w:vAlign w:val="center"/>
              </w:tcPr>
              <w:p w14:paraId="4D40E609"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tc>
          </w:sdtContent>
        </w:sdt>
        <w:tc>
          <w:tcPr>
            <w:tcW w:w="6519" w:type="dxa"/>
            <w:shd w:val="clear" w:color="auto" w:fill="auto"/>
            <w:vAlign w:val="center"/>
          </w:tcPr>
          <w:sdt>
            <w:sdtPr>
              <w:rPr>
                <w:rFonts w:cs="Arial"/>
                <w:snapToGrid/>
                <w:szCs w:val="22"/>
              </w:rPr>
              <w:id w:val="461081472"/>
              <w:placeholder>
                <w:docPart w:val="211C491813564EE28C360374726CD215"/>
              </w:placeholder>
              <w:showingPlcHdr/>
              <w:text/>
            </w:sdtPr>
            <w:sdtEndPr/>
            <w:sdtContent>
              <w:p w14:paraId="4DC5BBDD"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sdtContent>
          </w:sdt>
          <w:p w14:paraId="35C4E9E6" w14:textId="77777777" w:rsidR="001C367F" w:rsidRPr="00BF2AB6" w:rsidRDefault="001C367F" w:rsidP="00360CA0">
            <w:pPr>
              <w:autoSpaceDE/>
              <w:autoSpaceDN/>
              <w:adjustRightInd/>
              <w:spacing w:line="360" w:lineRule="auto"/>
              <w:rPr>
                <w:rFonts w:cs="Arial"/>
                <w:snapToGrid/>
                <w:szCs w:val="22"/>
              </w:rPr>
            </w:pPr>
          </w:p>
        </w:tc>
      </w:tr>
      <w:tr w:rsidR="001C367F" w:rsidRPr="00BF2AB6" w14:paraId="6CEBF909" w14:textId="77777777" w:rsidTr="00360CA0">
        <w:trPr>
          <w:trHeight w:val="900"/>
        </w:trPr>
        <w:sdt>
          <w:sdtPr>
            <w:rPr>
              <w:rFonts w:cs="Arial"/>
              <w:snapToGrid/>
              <w:szCs w:val="22"/>
            </w:rPr>
            <w:id w:val="-1908218390"/>
            <w:placeholder>
              <w:docPart w:val="5C0792FA55A149F0A4109589EF1DB720"/>
            </w:placeholder>
            <w:showingPlcHdr/>
            <w:text/>
          </w:sdtPr>
          <w:sdtEndPr/>
          <w:sdtContent>
            <w:tc>
              <w:tcPr>
                <w:tcW w:w="2803" w:type="dxa"/>
                <w:shd w:val="clear" w:color="auto" w:fill="auto"/>
                <w:vAlign w:val="center"/>
              </w:tcPr>
              <w:p w14:paraId="6D1DF2F3"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tc>
          </w:sdtContent>
        </w:sdt>
        <w:tc>
          <w:tcPr>
            <w:tcW w:w="6519" w:type="dxa"/>
            <w:shd w:val="clear" w:color="auto" w:fill="auto"/>
            <w:vAlign w:val="center"/>
          </w:tcPr>
          <w:sdt>
            <w:sdtPr>
              <w:rPr>
                <w:rFonts w:cs="Arial"/>
                <w:snapToGrid/>
                <w:szCs w:val="22"/>
              </w:rPr>
              <w:id w:val="-1232233564"/>
              <w:placeholder>
                <w:docPart w:val="9116E38D960545719218E2D88347A330"/>
              </w:placeholder>
              <w:showingPlcHdr/>
              <w:text/>
            </w:sdtPr>
            <w:sdtEndPr/>
            <w:sdtContent>
              <w:p w14:paraId="30FE56BB"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sdtContent>
          </w:sdt>
          <w:p w14:paraId="2852008D" w14:textId="77777777" w:rsidR="001C367F" w:rsidRPr="00BF2AB6" w:rsidRDefault="001C367F" w:rsidP="00360CA0">
            <w:pPr>
              <w:autoSpaceDE/>
              <w:autoSpaceDN/>
              <w:adjustRightInd/>
              <w:spacing w:line="360" w:lineRule="auto"/>
              <w:rPr>
                <w:rFonts w:cs="Arial"/>
                <w:snapToGrid/>
                <w:szCs w:val="22"/>
              </w:rPr>
            </w:pPr>
          </w:p>
        </w:tc>
      </w:tr>
      <w:tr w:rsidR="001C367F" w:rsidRPr="00BF2AB6" w14:paraId="244F69B1" w14:textId="77777777" w:rsidTr="00360CA0">
        <w:trPr>
          <w:trHeight w:val="900"/>
        </w:trPr>
        <w:sdt>
          <w:sdtPr>
            <w:rPr>
              <w:rFonts w:cs="Arial"/>
              <w:snapToGrid/>
              <w:szCs w:val="22"/>
            </w:rPr>
            <w:id w:val="-214350826"/>
            <w:placeholder>
              <w:docPart w:val="3F631CC98E6F4FF58F4416858BA08590"/>
            </w:placeholder>
            <w:showingPlcHdr/>
            <w:text/>
          </w:sdtPr>
          <w:sdtEndPr/>
          <w:sdtContent>
            <w:tc>
              <w:tcPr>
                <w:tcW w:w="2803" w:type="dxa"/>
                <w:shd w:val="clear" w:color="auto" w:fill="auto"/>
                <w:vAlign w:val="center"/>
              </w:tcPr>
              <w:p w14:paraId="33BDC9FA"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tc>
          </w:sdtContent>
        </w:sdt>
        <w:tc>
          <w:tcPr>
            <w:tcW w:w="6519" w:type="dxa"/>
            <w:shd w:val="clear" w:color="auto" w:fill="auto"/>
            <w:vAlign w:val="center"/>
          </w:tcPr>
          <w:sdt>
            <w:sdtPr>
              <w:rPr>
                <w:rFonts w:cs="Arial"/>
                <w:snapToGrid/>
                <w:szCs w:val="22"/>
              </w:rPr>
              <w:id w:val="1684633714"/>
              <w:placeholder>
                <w:docPart w:val="A038612D325F4A27B275A1C857366B9B"/>
              </w:placeholder>
              <w:showingPlcHdr/>
              <w:text/>
            </w:sdtPr>
            <w:sdtEndPr/>
            <w:sdtContent>
              <w:p w14:paraId="12FA5177"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sdtContent>
          </w:sdt>
          <w:p w14:paraId="28140D4F" w14:textId="77777777" w:rsidR="001C367F" w:rsidRPr="00BF2AB6" w:rsidRDefault="001C367F" w:rsidP="00360CA0">
            <w:pPr>
              <w:autoSpaceDE/>
              <w:autoSpaceDN/>
              <w:adjustRightInd/>
              <w:spacing w:line="360" w:lineRule="auto"/>
              <w:rPr>
                <w:rFonts w:cs="Arial"/>
                <w:snapToGrid/>
                <w:szCs w:val="22"/>
              </w:rPr>
            </w:pPr>
          </w:p>
        </w:tc>
      </w:tr>
      <w:tr w:rsidR="001C367F" w:rsidRPr="00BF2AB6" w14:paraId="2C21AD1A" w14:textId="77777777" w:rsidTr="00360CA0">
        <w:trPr>
          <w:trHeight w:val="900"/>
        </w:trPr>
        <w:sdt>
          <w:sdtPr>
            <w:rPr>
              <w:rFonts w:cs="Arial"/>
              <w:snapToGrid/>
              <w:szCs w:val="22"/>
            </w:rPr>
            <w:id w:val="-1285029213"/>
            <w:placeholder>
              <w:docPart w:val="1E2EADC7B33444BCA13D71D1F9D1A594"/>
            </w:placeholder>
            <w:showingPlcHdr/>
            <w:text/>
          </w:sdtPr>
          <w:sdtEndPr/>
          <w:sdtContent>
            <w:tc>
              <w:tcPr>
                <w:tcW w:w="2803" w:type="dxa"/>
                <w:shd w:val="clear" w:color="auto" w:fill="auto"/>
                <w:vAlign w:val="center"/>
              </w:tcPr>
              <w:p w14:paraId="1596648D"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tc>
          </w:sdtContent>
        </w:sdt>
        <w:tc>
          <w:tcPr>
            <w:tcW w:w="6519" w:type="dxa"/>
            <w:shd w:val="clear" w:color="auto" w:fill="auto"/>
            <w:vAlign w:val="center"/>
          </w:tcPr>
          <w:sdt>
            <w:sdtPr>
              <w:rPr>
                <w:rFonts w:cs="Arial"/>
                <w:snapToGrid/>
                <w:szCs w:val="22"/>
              </w:rPr>
              <w:id w:val="1928449868"/>
              <w:placeholder>
                <w:docPart w:val="D89A2DFDB7FC439B81DFE87AC80F4151"/>
              </w:placeholder>
              <w:showingPlcHdr/>
              <w:text/>
            </w:sdtPr>
            <w:sdtEndPr/>
            <w:sdtContent>
              <w:p w14:paraId="459C2002"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sdtContent>
          </w:sdt>
          <w:p w14:paraId="1184BBB4" w14:textId="77777777" w:rsidR="001C367F" w:rsidRPr="00BF2AB6" w:rsidRDefault="001C367F" w:rsidP="00360CA0">
            <w:pPr>
              <w:autoSpaceDE/>
              <w:autoSpaceDN/>
              <w:adjustRightInd/>
              <w:spacing w:line="360" w:lineRule="auto"/>
              <w:rPr>
                <w:rFonts w:cs="Arial"/>
                <w:snapToGrid/>
                <w:szCs w:val="22"/>
              </w:rPr>
            </w:pPr>
          </w:p>
        </w:tc>
      </w:tr>
      <w:tr w:rsidR="001C367F" w:rsidRPr="00BF2AB6" w14:paraId="5CBC5FCF" w14:textId="77777777" w:rsidTr="00360CA0">
        <w:trPr>
          <w:trHeight w:val="900"/>
        </w:trPr>
        <w:sdt>
          <w:sdtPr>
            <w:rPr>
              <w:rFonts w:cs="Arial"/>
              <w:snapToGrid/>
              <w:szCs w:val="22"/>
            </w:rPr>
            <w:id w:val="1854151407"/>
            <w:placeholder>
              <w:docPart w:val="E127DF2112F14AB89053E47C27D7925F"/>
            </w:placeholder>
            <w:showingPlcHdr/>
            <w:text/>
          </w:sdtPr>
          <w:sdtEndPr/>
          <w:sdtContent>
            <w:tc>
              <w:tcPr>
                <w:tcW w:w="2803" w:type="dxa"/>
                <w:shd w:val="clear" w:color="auto" w:fill="auto"/>
                <w:vAlign w:val="center"/>
              </w:tcPr>
              <w:p w14:paraId="22FA8794"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tc>
          </w:sdtContent>
        </w:sdt>
        <w:tc>
          <w:tcPr>
            <w:tcW w:w="6519" w:type="dxa"/>
            <w:shd w:val="clear" w:color="auto" w:fill="auto"/>
            <w:vAlign w:val="center"/>
          </w:tcPr>
          <w:sdt>
            <w:sdtPr>
              <w:rPr>
                <w:rFonts w:cs="Arial"/>
                <w:snapToGrid/>
                <w:szCs w:val="22"/>
              </w:rPr>
              <w:id w:val="-2059382338"/>
              <w:placeholder>
                <w:docPart w:val="A5CD1F5491954B908B0CB3C99560CAE7"/>
              </w:placeholder>
              <w:showingPlcHdr/>
              <w:text/>
            </w:sdtPr>
            <w:sdtEndPr/>
            <w:sdtContent>
              <w:p w14:paraId="002FF709"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sdtContent>
          </w:sdt>
          <w:p w14:paraId="4B24C592" w14:textId="77777777" w:rsidR="001C367F" w:rsidRPr="00BF2AB6" w:rsidRDefault="001C367F" w:rsidP="00360CA0">
            <w:pPr>
              <w:autoSpaceDE/>
              <w:autoSpaceDN/>
              <w:adjustRightInd/>
              <w:spacing w:line="360" w:lineRule="auto"/>
              <w:rPr>
                <w:rFonts w:cs="Arial"/>
                <w:snapToGrid/>
                <w:szCs w:val="22"/>
              </w:rPr>
            </w:pPr>
          </w:p>
        </w:tc>
      </w:tr>
      <w:tr w:rsidR="001C367F" w:rsidRPr="00BF2AB6" w14:paraId="7991B778" w14:textId="77777777" w:rsidTr="00360CA0">
        <w:trPr>
          <w:trHeight w:val="900"/>
        </w:trPr>
        <w:sdt>
          <w:sdtPr>
            <w:rPr>
              <w:rFonts w:cs="Arial"/>
              <w:snapToGrid/>
              <w:szCs w:val="22"/>
            </w:rPr>
            <w:id w:val="836879678"/>
            <w:placeholder>
              <w:docPart w:val="E8FD0A5B2FC84E9CB469FB8D26FD71EC"/>
            </w:placeholder>
            <w:showingPlcHdr/>
            <w:text/>
          </w:sdtPr>
          <w:sdtEndPr/>
          <w:sdtContent>
            <w:tc>
              <w:tcPr>
                <w:tcW w:w="2803" w:type="dxa"/>
                <w:shd w:val="clear" w:color="auto" w:fill="auto"/>
                <w:vAlign w:val="center"/>
              </w:tcPr>
              <w:p w14:paraId="41B47465"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tc>
          </w:sdtContent>
        </w:sdt>
        <w:tc>
          <w:tcPr>
            <w:tcW w:w="6519" w:type="dxa"/>
            <w:shd w:val="clear" w:color="auto" w:fill="auto"/>
            <w:vAlign w:val="center"/>
          </w:tcPr>
          <w:sdt>
            <w:sdtPr>
              <w:rPr>
                <w:rFonts w:cs="Arial"/>
                <w:snapToGrid/>
                <w:szCs w:val="22"/>
              </w:rPr>
              <w:id w:val="1124726465"/>
              <w:placeholder>
                <w:docPart w:val="1976B26BDF7744BFAD9D5E370812935A"/>
              </w:placeholder>
              <w:showingPlcHdr/>
              <w:text/>
            </w:sdtPr>
            <w:sdtEndPr/>
            <w:sdtContent>
              <w:p w14:paraId="42E22B9F" w14:textId="77777777" w:rsidR="001C367F" w:rsidRPr="00BF2AB6" w:rsidRDefault="001C367F" w:rsidP="00360CA0">
                <w:pPr>
                  <w:autoSpaceDE/>
                  <w:autoSpaceDN/>
                  <w:adjustRightInd/>
                  <w:spacing w:line="360" w:lineRule="auto"/>
                  <w:rPr>
                    <w:rFonts w:cs="Arial"/>
                    <w:snapToGrid/>
                    <w:szCs w:val="22"/>
                  </w:rPr>
                </w:pPr>
                <w:r w:rsidRPr="00BF2AB6">
                  <w:rPr>
                    <w:rStyle w:val="Platzhaltertext"/>
                    <w:rFonts w:cs="Arial"/>
                  </w:rPr>
                  <w:t>Klicken Sie hier, um Text einzugeben.</w:t>
                </w:r>
              </w:p>
            </w:sdtContent>
          </w:sdt>
          <w:p w14:paraId="79B03FEF" w14:textId="77777777" w:rsidR="001C367F" w:rsidRPr="00BF2AB6" w:rsidRDefault="001C367F" w:rsidP="00360CA0">
            <w:pPr>
              <w:autoSpaceDE/>
              <w:autoSpaceDN/>
              <w:adjustRightInd/>
              <w:spacing w:line="360" w:lineRule="auto"/>
              <w:rPr>
                <w:rFonts w:cs="Arial"/>
                <w:snapToGrid/>
                <w:szCs w:val="22"/>
              </w:rPr>
            </w:pPr>
          </w:p>
        </w:tc>
      </w:tr>
    </w:tbl>
    <w:p w14:paraId="66387C57" w14:textId="77777777" w:rsidR="001C367F" w:rsidRPr="00BF2AB6" w:rsidRDefault="001C367F" w:rsidP="001C367F">
      <w:pPr>
        <w:autoSpaceDE/>
        <w:autoSpaceDN/>
        <w:adjustRightInd/>
        <w:spacing w:line="360" w:lineRule="auto"/>
        <w:rPr>
          <w:rFonts w:cs="Arial"/>
          <w:snapToGrid/>
          <w:szCs w:val="22"/>
        </w:rPr>
      </w:pPr>
      <w:r w:rsidRPr="00BF2AB6">
        <w:rPr>
          <w:rFonts w:cs="Arial"/>
          <w:snapToGrid/>
          <w:szCs w:val="22"/>
        </w:rPr>
        <w:t xml:space="preserve"> </w:t>
      </w:r>
    </w:p>
    <w:p w14:paraId="2006F84A" w14:textId="77777777" w:rsidR="001C367F" w:rsidRPr="00BF2AB6" w:rsidRDefault="001C367F" w:rsidP="001C367F">
      <w:pPr>
        <w:autoSpaceDE/>
        <w:autoSpaceDN/>
        <w:adjustRightInd/>
        <w:spacing w:line="360" w:lineRule="auto"/>
        <w:rPr>
          <w:rFonts w:cs="Arial"/>
          <w:snapToGrid/>
          <w:szCs w:val="22"/>
        </w:rPr>
      </w:pPr>
      <w:r w:rsidRPr="00BF2AB6">
        <w:rPr>
          <w:rFonts w:cs="Arial"/>
          <w:i/>
          <w:snapToGrid/>
          <w:szCs w:val="22"/>
        </w:rPr>
        <w:t>(</w:t>
      </w:r>
      <w:r w:rsidRPr="00BF2AB6">
        <w:rPr>
          <w:rFonts w:cs="Arial"/>
          <w:i/>
          <w:snapToGrid/>
          <w:sz w:val="20"/>
        </w:rPr>
        <w:t>Vordruck kann bei mehr als sechs beabsichtigten Subunternehmern vom Bieter vervielfältigt werden)</w:t>
      </w:r>
    </w:p>
    <w:p w14:paraId="466FEAD3" w14:textId="77777777" w:rsidR="001C367F" w:rsidRPr="00BF2AB6" w:rsidRDefault="001C367F" w:rsidP="001C367F">
      <w:pPr>
        <w:rPr>
          <w:rFonts w:cs="Arial"/>
        </w:rPr>
      </w:pPr>
    </w:p>
    <w:p w14:paraId="7B67E334" w14:textId="0488F195" w:rsidR="001C367F" w:rsidRPr="00BF2AB6" w:rsidRDefault="001C367F">
      <w:pPr>
        <w:autoSpaceDE/>
        <w:autoSpaceDN/>
        <w:adjustRightInd/>
        <w:rPr>
          <w:rFonts w:cs="Arial"/>
          <w:b/>
          <w:snapToGrid/>
          <w:u w:val="single"/>
          <w:lang w:eastAsia="en-US"/>
        </w:rPr>
      </w:pPr>
      <w:r w:rsidRPr="00BF2AB6">
        <w:rPr>
          <w:rFonts w:cs="Arial"/>
          <w:b/>
          <w:snapToGrid/>
          <w:u w:val="single"/>
          <w:lang w:eastAsia="en-US"/>
        </w:rPr>
        <w:br w:type="page"/>
      </w:r>
    </w:p>
    <w:p w14:paraId="169ABB9E" w14:textId="55591596" w:rsidR="001C367F" w:rsidRPr="00BF2AB6" w:rsidRDefault="00992ECF" w:rsidP="001C367F">
      <w:pPr>
        <w:shd w:val="clear" w:color="auto" w:fill="FFFFFF"/>
        <w:autoSpaceDE/>
        <w:autoSpaceDN/>
        <w:adjustRightInd/>
        <w:jc w:val="both"/>
        <w:rPr>
          <w:rFonts w:cs="Arial"/>
          <w:b/>
          <w:bCs/>
          <w:snapToGrid/>
          <w:sz w:val="24"/>
          <w:szCs w:val="24"/>
          <w:lang w:eastAsia="en-US"/>
        </w:rPr>
      </w:pPr>
      <w:sdt>
        <w:sdtPr>
          <w:rPr>
            <w:rFonts w:cs="Arial"/>
            <w:b/>
            <w:bCs/>
            <w:snapToGrid/>
            <w:sz w:val="24"/>
            <w:szCs w:val="24"/>
            <w:lang w:eastAsia="en-US"/>
          </w:rPr>
          <w:id w:val="1122424313"/>
          <w:placeholder>
            <w:docPart w:val="A847FD044AD849DF847B05E88F59BB20"/>
          </w:placeholder>
        </w:sdtPr>
        <w:sdtEndPr/>
        <w:sdtContent>
          <w:r w:rsidR="0014491E">
            <w:rPr>
              <w:rFonts w:cs="Arial"/>
              <w:b/>
              <w:bCs/>
              <w:snapToGrid/>
              <w:sz w:val="24"/>
              <w:szCs w:val="24"/>
              <w:lang w:eastAsia="en-US"/>
            </w:rPr>
            <w:t>Ausschreibung</w:t>
          </w:r>
          <w:r>
            <w:rPr>
              <w:rFonts w:cs="Arial"/>
              <w:b/>
              <w:bCs/>
              <w:snapToGrid/>
              <w:sz w:val="24"/>
              <w:szCs w:val="24"/>
              <w:lang w:eastAsia="en-US"/>
            </w:rPr>
            <w:t xml:space="preserve"> </w:t>
          </w:r>
          <w:sdt>
            <w:sdtPr>
              <w:rPr>
                <w:rFonts w:cs="Arial"/>
                <w:b/>
                <w:bCs/>
                <w:snapToGrid/>
                <w:sz w:val="24"/>
                <w:szCs w:val="24"/>
                <w:lang w:eastAsia="en-US"/>
              </w:rPr>
              <w:id w:val="1955050655"/>
              <w:placeholder>
                <w:docPart w:val="101E2D9D7D4C4A998CB65AAD0ED71215"/>
              </w:placeholder>
            </w:sdtPr>
            <w:sdtContent>
              <w:r>
                <w:rPr>
                  <w:rFonts w:cs="Arial"/>
                  <w:b/>
                  <w:bCs/>
                  <w:snapToGrid/>
                  <w:sz w:val="24"/>
                  <w:szCs w:val="24"/>
                  <w:lang w:eastAsia="en-US"/>
                </w:rPr>
                <w:t>EU 2026-244: Bautechnische Stellungnahmen</w:t>
              </w:r>
            </w:sdtContent>
          </w:sdt>
          <w:r w:rsidR="0014491E">
            <w:rPr>
              <w:rFonts w:cs="Arial"/>
              <w:b/>
              <w:bCs/>
              <w:snapToGrid/>
              <w:sz w:val="24"/>
              <w:szCs w:val="24"/>
              <w:lang w:eastAsia="en-US"/>
            </w:rPr>
            <w:t xml:space="preserve"> </w:t>
          </w:r>
        </w:sdtContent>
      </w:sdt>
    </w:p>
    <w:p w14:paraId="491C5678" w14:textId="77777777" w:rsidR="001C367F" w:rsidRPr="00BF2AB6" w:rsidRDefault="001C367F" w:rsidP="001C367F">
      <w:pPr>
        <w:rPr>
          <w:rFonts w:cs="Arial"/>
          <w:b/>
          <w:bCs/>
          <w:snapToGrid/>
        </w:rPr>
      </w:pPr>
      <w:r w:rsidRPr="00BF2AB6">
        <w:rPr>
          <w:rFonts w:cs="Arial"/>
          <w:b/>
          <w:bCs/>
          <w:snapToGrid/>
        </w:rPr>
        <w:t>Selbstverpflichtungserklärung des Subunternehmers</w:t>
      </w:r>
    </w:p>
    <w:p w14:paraId="5F2E0AAA" w14:textId="77777777" w:rsidR="001C367F" w:rsidRPr="00BF2AB6" w:rsidRDefault="001C367F" w:rsidP="001C367F">
      <w:pPr>
        <w:rPr>
          <w:rFonts w:cs="Arial"/>
          <w:b/>
          <w:bCs/>
          <w:snapToGrid/>
        </w:rPr>
      </w:pPr>
    </w:p>
    <w:p w14:paraId="045C0A22" w14:textId="77777777" w:rsidR="001C367F" w:rsidRPr="00BF2AB6" w:rsidRDefault="001C367F" w:rsidP="001C367F">
      <w:pPr>
        <w:autoSpaceDE/>
        <w:autoSpaceDN/>
        <w:adjustRightInd/>
        <w:rPr>
          <w:rFonts w:cs="Arial"/>
          <w:b/>
          <w:i/>
          <w:iCs/>
          <w:snapToGrid/>
          <w:sz w:val="20"/>
          <w:u w:val="single"/>
        </w:rPr>
      </w:pPr>
      <w:r w:rsidRPr="00BF2AB6">
        <w:rPr>
          <w:rFonts w:cs="Arial"/>
          <w:b/>
          <w:bCs/>
          <w:i/>
          <w:iCs/>
          <w:snapToGrid/>
          <w:sz w:val="20"/>
          <w:u w:val="single"/>
        </w:rPr>
        <w:t>Hinweis:</w:t>
      </w:r>
      <w:r w:rsidRPr="00BF2AB6">
        <w:rPr>
          <w:rFonts w:cs="Arial"/>
          <w:b/>
          <w:i/>
          <w:iCs/>
          <w:snapToGrid/>
          <w:sz w:val="20"/>
          <w:u w:val="single"/>
        </w:rPr>
        <w:t xml:space="preserve"> </w:t>
      </w:r>
    </w:p>
    <w:p w14:paraId="59FD5CD1" w14:textId="77777777" w:rsidR="001C367F" w:rsidRPr="00BF2AB6" w:rsidRDefault="001C367F" w:rsidP="001C367F">
      <w:pPr>
        <w:autoSpaceDE/>
        <w:autoSpaceDN/>
        <w:adjustRightInd/>
        <w:rPr>
          <w:rFonts w:cs="Arial"/>
          <w:i/>
          <w:iCs/>
          <w:snapToGrid/>
          <w:sz w:val="20"/>
        </w:rPr>
      </w:pPr>
      <w:r w:rsidRPr="00BF2AB6">
        <w:rPr>
          <w:rFonts w:cs="Arial"/>
          <w:i/>
          <w:iCs/>
          <w:snapToGrid/>
          <w:sz w:val="20"/>
        </w:rPr>
        <w:t xml:space="preserve">Bei Bewerbung mit dem beabsichtigten Einsatz von Subunternehmern hat </w:t>
      </w:r>
      <w:r w:rsidRPr="00BF2AB6">
        <w:rPr>
          <w:rFonts w:cs="Arial"/>
          <w:b/>
          <w:i/>
          <w:iCs/>
          <w:snapToGrid/>
          <w:sz w:val="20"/>
          <w:u w:val="single"/>
        </w:rPr>
        <w:t>jeder</w:t>
      </w:r>
      <w:r w:rsidRPr="00BF2AB6">
        <w:rPr>
          <w:rFonts w:cs="Arial"/>
          <w:i/>
          <w:iCs/>
          <w:snapToGrid/>
          <w:sz w:val="20"/>
        </w:rPr>
        <w:t xml:space="preserve"> Subunternehmer eine Eigenerklärung gemäß diesem Formblatt einzureichen, auf dessen Leistungsfähigkeit oder Fachkunde der Bewerber/Bieter angewiesen ist, um die Eignung zu belegen. Das Formblatt kann entsprechend vervielfältigt werden. </w:t>
      </w:r>
    </w:p>
    <w:p w14:paraId="67DEAD0B" w14:textId="77777777" w:rsidR="001C367F" w:rsidRPr="00BF2AB6" w:rsidRDefault="001C367F" w:rsidP="001C367F">
      <w:pPr>
        <w:autoSpaceDE/>
        <w:autoSpaceDN/>
        <w:adjustRightInd/>
        <w:rPr>
          <w:rFonts w:cs="Arial"/>
          <w:snapToGrid/>
          <w:sz w:val="20"/>
        </w:rPr>
      </w:pPr>
    </w:p>
    <w:p w14:paraId="64A16725" w14:textId="77777777" w:rsidR="001C367F" w:rsidRPr="00BF2AB6" w:rsidRDefault="001C367F" w:rsidP="001C367F">
      <w:pPr>
        <w:autoSpaceDE/>
        <w:autoSpaceDN/>
        <w:adjustRightInd/>
        <w:rPr>
          <w:rFonts w:cs="Arial"/>
          <w:snapToGrid/>
          <w:sz w:val="24"/>
          <w:szCs w:val="24"/>
        </w:rPr>
      </w:pPr>
    </w:p>
    <w:p w14:paraId="1EFEE2B7" w14:textId="77777777" w:rsidR="001C367F" w:rsidRPr="00BF2AB6" w:rsidRDefault="001C367F" w:rsidP="001C367F">
      <w:pPr>
        <w:autoSpaceDE/>
        <w:autoSpaceDN/>
        <w:adjustRightInd/>
        <w:rPr>
          <w:rFonts w:cs="Arial"/>
          <w:snapToGrid/>
          <w:szCs w:val="22"/>
        </w:rPr>
      </w:pPr>
      <w:r w:rsidRPr="00BF2AB6">
        <w:rPr>
          <w:rFonts w:cs="Arial"/>
          <w:snapToGrid/>
          <w:szCs w:val="22"/>
        </w:rPr>
        <w:t>Wir (das Subunternehmen)</w:t>
      </w:r>
    </w:p>
    <w:p w14:paraId="334C4C04" w14:textId="77777777" w:rsidR="001C367F" w:rsidRPr="00BF2AB6" w:rsidRDefault="001C367F" w:rsidP="001C367F">
      <w:pPr>
        <w:autoSpaceDE/>
        <w:autoSpaceDN/>
        <w:adjustRightInd/>
        <w:rPr>
          <w:rFonts w:cs="Arial"/>
          <w:snapToGrid/>
          <w:szCs w:val="22"/>
        </w:rPr>
      </w:pPr>
    </w:p>
    <w:p w14:paraId="110CFE83"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Firma: </w:t>
      </w:r>
      <w:sdt>
        <w:sdtPr>
          <w:rPr>
            <w:rFonts w:cs="Arial"/>
            <w:snapToGrid/>
            <w:szCs w:val="22"/>
          </w:rPr>
          <w:id w:val="1826160125"/>
          <w:placeholder>
            <w:docPart w:val="0EA8E495503E4B4DA14AB6E1506A5D93"/>
          </w:placeholder>
          <w:showingPlcHdr/>
          <w:text/>
        </w:sdtPr>
        <w:sdtEndPr/>
        <w:sdtContent>
          <w:r w:rsidRPr="00BF2AB6">
            <w:rPr>
              <w:rFonts w:eastAsia="Calibri" w:cs="Arial"/>
              <w:snapToGrid/>
              <w:color w:val="808080"/>
              <w:sz w:val="24"/>
              <w:szCs w:val="24"/>
            </w:rPr>
            <w:t>Klicken Sie hier, um Text einzugeben.</w:t>
          </w:r>
        </w:sdtContent>
      </w:sdt>
    </w:p>
    <w:p w14:paraId="3A8C9EE3"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Straße: </w:t>
      </w:r>
      <w:sdt>
        <w:sdtPr>
          <w:rPr>
            <w:rFonts w:cs="Arial"/>
            <w:snapToGrid/>
            <w:szCs w:val="22"/>
          </w:rPr>
          <w:id w:val="-159859141"/>
          <w:placeholder>
            <w:docPart w:val="D4031531C9FC46CD91C0C47BE321C4F0"/>
          </w:placeholder>
          <w:showingPlcHdr/>
          <w:text/>
        </w:sdtPr>
        <w:sdtEndPr/>
        <w:sdtContent>
          <w:r w:rsidRPr="00BF2AB6">
            <w:rPr>
              <w:rFonts w:eastAsia="Calibri" w:cs="Arial"/>
              <w:snapToGrid/>
              <w:color w:val="808080"/>
              <w:sz w:val="24"/>
              <w:szCs w:val="24"/>
            </w:rPr>
            <w:t>Klicken Sie hier, um Text einzugeben.</w:t>
          </w:r>
        </w:sdtContent>
      </w:sdt>
    </w:p>
    <w:p w14:paraId="3FB84641"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Ort: </w:t>
      </w:r>
      <w:sdt>
        <w:sdtPr>
          <w:rPr>
            <w:rFonts w:cs="Arial"/>
            <w:snapToGrid/>
            <w:szCs w:val="22"/>
          </w:rPr>
          <w:id w:val="111488404"/>
          <w:placeholder>
            <w:docPart w:val="9A2CCF3A5B274E9C9C7ABB1327FD23BF"/>
          </w:placeholder>
          <w:showingPlcHdr/>
          <w:text/>
        </w:sdtPr>
        <w:sdtEndPr/>
        <w:sdtContent>
          <w:r w:rsidRPr="00BF2AB6">
            <w:rPr>
              <w:rFonts w:eastAsia="Calibri" w:cs="Arial"/>
              <w:snapToGrid/>
              <w:color w:val="808080"/>
              <w:sz w:val="24"/>
              <w:szCs w:val="24"/>
            </w:rPr>
            <w:t>Klicken Sie hier, um Text einzugeben.</w:t>
          </w:r>
        </w:sdtContent>
      </w:sdt>
    </w:p>
    <w:p w14:paraId="1B6BF2A6"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Telefon: </w:t>
      </w:r>
      <w:sdt>
        <w:sdtPr>
          <w:rPr>
            <w:rFonts w:cs="Arial"/>
            <w:snapToGrid/>
            <w:szCs w:val="22"/>
          </w:rPr>
          <w:id w:val="1475330185"/>
          <w:placeholder>
            <w:docPart w:val="01B401C55FFE47C9BE9C1A3B330A32E5"/>
          </w:placeholder>
          <w:showingPlcHdr/>
          <w:text/>
        </w:sdtPr>
        <w:sdtEndPr/>
        <w:sdtContent>
          <w:r w:rsidRPr="00BF2AB6">
            <w:rPr>
              <w:rFonts w:eastAsia="Calibri" w:cs="Arial"/>
              <w:snapToGrid/>
              <w:color w:val="808080"/>
              <w:sz w:val="24"/>
              <w:szCs w:val="24"/>
            </w:rPr>
            <w:t>Klicken Sie hier, um Text einzugeben.</w:t>
          </w:r>
        </w:sdtContent>
      </w:sdt>
    </w:p>
    <w:p w14:paraId="17488547"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Telefax (und/oder Email): </w:t>
      </w:r>
      <w:sdt>
        <w:sdtPr>
          <w:rPr>
            <w:rFonts w:cs="Arial"/>
            <w:snapToGrid/>
            <w:szCs w:val="22"/>
          </w:rPr>
          <w:id w:val="878910035"/>
          <w:placeholder>
            <w:docPart w:val="E3E21180FE9742D598DB0B127A370EE5"/>
          </w:placeholder>
          <w:showingPlcHdr/>
          <w:text/>
        </w:sdtPr>
        <w:sdtEndPr/>
        <w:sdtContent>
          <w:r w:rsidRPr="00BF2AB6">
            <w:rPr>
              <w:rFonts w:eastAsia="Calibri" w:cs="Arial"/>
              <w:snapToGrid/>
              <w:color w:val="808080"/>
              <w:sz w:val="24"/>
              <w:szCs w:val="24"/>
            </w:rPr>
            <w:t>Klicken Sie hier, um Text einzugeben.</w:t>
          </w:r>
        </w:sdtContent>
      </w:sdt>
    </w:p>
    <w:p w14:paraId="542DA665"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Ansprechpartner: </w:t>
      </w:r>
      <w:sdt>
        <w:sdtPr>
          <w:rPr>
            <w:rFonts w:cs="Arial"/>
            <w:snapToGrid/>
            <w:szCs w:val="22"/>
          </w:rPr>
          <w:id w:val="376819379"/>
          <w:placeholder>
            <w:docPart w:val="26DBCE2C24E64F1CBB61E377C407C6D9"/>
          </w:placeholder>
          <w:showingPlcHdr/>
          <w:text/>
        </w:sdtPr>
        <w:sdtEndPr/>
        <w:sdtContent>
          <w:r w:rsidRPr="00BF2AB6">
            <w:rPr>
              <w:rFonts w:eastAsia="Calibri" w:cs="Arial"/>
              <w:snapToGrid/>
              <w:color w:val="808080"/>
              <w:sz w:val="24"/>
              <w:szCs w:val="24"/>
            </w:rPr>
            <w:t>Klicken Sie hier, um Text einzugeben.</w:t>
          </w:r>
        </w:sdtContent>
      </w:sdt>
    </w:p>
    <w:p w14:paraId="765553F8" w14:textId="77777777" w:rsidR="001C367F" w:rsidRPr="00BF2AB6" w:rsidRDefault="001C367F" w:rsidP="001C367F">
      <w:pPr>
        <w:autoSpaceDE/>
        <w:autoSpaceDN/>
        <w:adjustRightInd/>
        <w:spacing w:line="276" w:lineRule="auto"/>
        <w:rPr>
          <w:rFonts w:cs="Arial"/>
          <w:snapToGrid/>
          <w:szCs w:val="22"/>
        </w:rPr>
      </w:pPr>
    </w:p>
    <w:p w14:paraId="428344C8"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verpflichten uns hiermit </w:t>
      </w:r>
    </w:p>
    <w:p w14:paraId="40F297E1" w14:textId="77777777" w:rsidR="001C367F" w:rsidRPr="00BF2AB6" w:rsidRDefault="001C367F" w:rsidP="001C367F">
      <w:pPr>
        <w:autoSpaceDE/>
        <w:autoSpaceDN/>
        <w:adjustRightInd/>
        <w:spacing w:line="276" w:lineRule="auto"/>
        <w:rPr>
          <w:rFonts w:cs="Arial"/>
          <w:snapToGrid/>
          <w:szCs w:val="22"/>
        </w:rPr>
      </w:pPr>
    </w:p>
    <w:p w14:paraId="35B969CE" w14:textId="77777777" w:rsidR="001C367F" w:rsidRPr="00BF2AB6" w:rsidRDefault="001C367F" w:rsidP="001C367F">
      <w:pPr>
        <w:autoSpaceDE/>
        <w:autoSpaceDN/>
        <w:adjustRightInd/>
        <w:spacing w:line="276" w:lineRule="auto"/>
        <w:rPr>
          <w:rFonts w:cs="Arial"/>
          <w:snapToGrid/>
          <w:szCs w:val="22"/>
          <w:u w:val="single"/>
        </w:rPr>
      </w:pPr>
      <w:r w:rsidRPr="00BF2AB6">
        <w:rPr>
          <w:rFonts w:cs="Arial"/>
          <w:snapToGrid/>
          <w:szCs w:val="22"/>
          <w:u w:val="single"/>
        </w:rPr>
        <w:t>zugunsten von (Bewerber/Bieter)</w:t>
      </w:r>
    </w:p>
    <w:p w14:paraId="251CE039" w14:textId="77777777" w:rsidR="001C367F" w:rsidRPr="00BF2AB6" w:rsidRDefault="001C367F" w:rsidP="001C367F">
      <w:pPr>
        <w:autoSpaceDE/>
        <w:autoSpaceDN/>
        <w:adjustRightInd/>
        <w:spacing w:line="276" w:lineRule="auto"/>
        <w:rPr>
          <w:rFonts w:cs="Arial"/>
          <w:snapToGrid/>
          <w:szCs w:val="22"/>
          <w:u w:val="single"/>
        </w:rPr>
      </w:pPr>
    </w:p>
    <w:sdt>
      <w:sdtPr>
        <w:rPr>
          <w:rFonts w:cs="Arial"/>
          <w:snapToGrid/>
          <w:szCs w:val="22"/>
        </w:rPr>
        <w:id w:val="1465085087"/>
        <w:placeholder>
          <w:docPart w:val="78C234E1DB5A48FD81DC991E068ADDCF"/>
        </w:placeholder>
        <w:showingPlcHdr/>
        <w:text/>
      </w:sdtPr>
      <w:sdtEndPr/>
      <w:sdtContent>
        <w:p w14:paraId="5FD2C31F" w14:textId="77777777" w:rsidR="001C367F" w:rsidRPr="00BF2AB6" w:rsidRDefault="001C367F" w:rsidP="001C367F">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sdtContent>
    </w:sdt>
    <w:p w14:paraId="339462FD" w14:textId="77777777" w:rsidR="001C367F" w:rsidRPr="00BF2AB6" w:rsidRDefault="001C367F" w:rsidP="001C367F">
      <w:pPr>
        <w:autoSpaceDE/>
        <w:autoSpaceDN/>
        <w:adjustRightInd/>
        <w:spacing w:line="276" w:lineRule="auto"/>
        <w:rPr>
          <w:rFonts w:cs="Arial"/>
          <w:snapToGrid/>
          <w:szCs w:val="22"/>
        </w:rPr>
      </w:pPr>
    </w:p>
    <w:p w14:paraId="5EA65EDF" w14:textId="77777777" w:rsidR="001C367F" w:rsidRPr="00BF2AB6" w:rsidRDefault="001C367F" w:rsidP="001C367F">
      <w:pPr>
        <w:autoSpaceDE/>
        <w:autoSpaceDN/>
        <w:adjustRightInd/>
        <w:spacing w:line="276" w:lineRule="auto"/>
        <w:rPr>
          <w:rFonts w:cs="Arial"/>
          <w:snapToGrid/>
          <w:szCs w:val="22"/>
        </w:rPr>
      </w:pPr>
    </w:p>
    <w:p w14:paraId="2F927E7C"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zum Zweck der Ausschreibung </w:t>
      </w:r>
    </w:p>
    <w:p w14:paraId="220B1CFC"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Auftraggeberin: </w:t>
      </w:r>
      <w:r w:rsidRPr="00BF2AB6">
        <w:rPr>
          <w:rFonts w:cs="Arial"/>
          <w:snapToGrid/>
          <w:szCs w:val="22"/>
        </w:rPr>
        <w:tab/>
        <w:t xml:space="preserve">Investitionsbank Berlin </w:t>
      </w:r>
    </w:p>
    <w:p w14:paraId="1F63C365" w14:textId="7B6A3FC5" w:rsidR="001C367F" w:rsidRPr="00BF2AB6" w:rsidRDefault="001C367F" w:rsidP="001C367F">
      <w:pPr>
        <w:autoSpaceDE/>
        <w:autoSpaceDN/>
        <w:adjustRightInd/>
        <w:spacing w:line="276" w:lineRule="auto"/>
        <w:rPr>
          <w:rFonts w:cs="Arial"/>
          <w:snapToGrid/>
          <w:sz w:val="24"/>
          <w:szCs w:val="24"/>
        </w:rPr>
      </w:pPr>
      <w:r w:rsidRPr="00BF2AB6">
        <w:rPr>
          <w:rFonts w:cs="Arial"/>
          <w:snapToGrid/>
          <w:szCs w:val="22"/>
        </w:rPr>
        <w:t xml:space="preserve">Vergabenummer: </w:t>
      </w:r>
      <w:r w:rsidRPr="00BF2AB6">
        <w:rPr>
          <w:rFonts w:cs="Arial"/>
          <w:snapToGrid/>
          <w:szCs w:val="22"/>
        </w:rPr>
        <w:tab/>
      </w:r>
      <w:sdt>
        <w:sdtPr>
          <w:rPr>
            <w:rFonts w:cs="Arial"/>
            <w:b/>
            <w:bCs/>
            <w:sz w:val="24"/>
            <w:szCs w:val="24"/>
            <w:lang w:eastAsia="en-US"/>
          </w:rPr>
          <w:id w:val="-1555535723"/>
          <w:placeholder>
            <w:docPart w:val="29D431EA59DC49C68E3602260710618A"/>
          </w:placeholder>
          <w:text/>
        </w:sdtPr>
        <w:sdtContent>
          <w:r w:rsidR="00992ECF" w:rsidRPr="00992ECF">
            <w:rPr>
              <w:rFonts w:cs="Arial"/>
              <w:b/>
              <w:bCs/>
              <w:sz w:val="24"/>
              <w:szCs w:val="24"/>
              <w:lang w:eastAsia="en-US"/>
            </w:rPr>
            <w:t>EU 2026-244: Bautechnische Stellungnahmen</w:t>
          </w:r>
        </w:sdtContent>
      </w:sdt>
    </w:p>
    <w:p w14:paraId="514BB6FB" w14:textId="77777777" w:rsidR="001C367F" w:rsidRPr="00BF2AB6" w:rsidRDefault="001C367F" w:rsidP="001C367F">
      <w:pPr>
        <w:autoSpaceDE/>
        <w:autoSpaceDN/>
        <w:adjustRightInd/>
        <w:spacing w:line="276" w:lineRule="auto"/>
        <w:rPr>
          <w:rFonts w:cs="Arial"/>
          <w:snapToGrid/>
          <w:szCs w:val="22"/>
        </w:rPr>
      </w:pPr>
    </w:p>
    <w:p w14:paraId="60B7AB59"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mit den Fähigkeiten unseres Unternehmens (d.h. insbesondere Ressourcen, Mitteln und Kapazitäten) für den/die Leistungsbereiche</w:t>
      </w:r>
    </w:p>
    <w:p w14:paraId="01357251" w14:textId="77777777" w:rsidR="001C367F" w:rsidRPr="00BF2AB6" w:rsidRDefault="001C367F" w:rsidP="001C367F">
      <w:pPr>
        <w:autoSpaceDE/>
        <w:autoSpaceDN/>
        <w:adjustRightInd/>
        <w:spacing w:line="276" w:lineRule="auto"/>
        <w:rPr>
          <w:rFonts w:cs="Arial"/>
          <w:snapToGrid/>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3"/>
        <w:gridCol w:w="6410"/>
      </w:tblGrid>
      <w:tr w:rsidR="001C367F" w:rsidRPr="00BF2AB6" w14:paraId="5E252218" w14:textId="77777777" w:rsidTr="00360CA0">
        <w:tc>
          <w:tcPr>
            <w:tcW w:w="2803" w:type="dxa"/>
            <w:shd w:val="clear" w:color="auto" w:fill="auto"/>
          </w:tcPr>
          <w:p w14:paraId="7A6F4000" w14:textId="77777777" w:rsidR="001C367F" w:rsidRPr="00BF2AB6" w:rsidRDefault="001C367F" w:rsidP="00360CA0">
            <w:pPr>
              <w:autoSpaceDE/>
              <w:autoSpaceDN/>
              <w:adjustRightInd/>
              <w:spacing w:line="276" w:lineRule="auto"/>
              <w:rPr>
                <w:rFonts w:cs="Arial"/>
                <w:snapToGrid/>
                <w:szCs w:val="22"/>
              </w:rPr>
            </w:pPr>
            <w:r w:rsidRPr="00BF2AB6">
              <w:rPr>
                <w:rFonts w:cs="Arial"/>
                <w:snapToGrid/>
                <w:szCs w:val="22"/>
              </w:rPr>
              <w:t xml:space="preserve">Leistungsbereich </w:t>
            </w:r>
          </w:p>
        </w:tc>
        <w:tc>
          <w:tcPr>
            <w:tcW w:w="6410" w:type="dxa"/>
            <w:shd w:val="clear" w:color="auto" w:fill="auto"/>
          </w:tcPr>
          <w:p w14:paraId="18F73125" w14:textId="77777777" w:rsidR="001C367F" w:rsidRPr="00BF2AB6" w:rsidRDefault="001C367F" w:rsidP="00360CA0">
            <w:pPr>
              <w:autoSpaceDE/>
              <w:autoSpaceDN/>
              <w:adjustRightInd/>
              <w:spacing w:line="276" w:lineRule="auto"/>
              <w:rPr>
                <w:rFonts w:cs="Arial"/>
                <w:snapToGrid/>
                <w:szCs w:val="22"/>
              </w:rPr>
            </w:pPr>
            <w:r w:rsidRPr="00BF2AB6">
              <w:rPr>
                <w:rFonts w:cs="Arial"/>
                <w:snapToGrid/>
                <w:szCs w:val="22"/>
              </w:rPr>
              <w:t>Beschreibung der einzusetzenden Ressourcen des Dritten</w:t>
            </w:r>
          </w:p>
        </w:tc>
      </w:tr>
      <w:tr w:rsidR="001C367F" w:rsidRPr="00BF2AB6" w14:paraId="4523CB35" w14:textId="77777777" w:rsidTr="00360CA0">
        <w:sdt>
          <w:sdtPr>
            <w:rPr>
              <w:rFonts w:cs="Arial"/>
              <w:snapToGrid/>
              <w:szCs w:val="22"/>
            </w:rPr>
            <w:id w:val="1862002575"/>
            <w:placeholder>
              <w:docPart w:val="EF29910428554EBBB9B2253FAA58DF9F"/>
            </w:placeholder>
            <w:showingPlcHdr/>
            <w:text/>
          </w:sdtPr>
          <w:sdtEndPr/>
          <w:sdtContent>
            <w:tc>
              <w:tcPr>
                <w:tcW w:w="2803" w:type="dxa"/>
                <w:shd w:val="clear" w:color="auto" w:fill="auto"/>
              </w:tcPr>
              <w:p w14:paraId="5199E1C3" w14:textId="77777777" w:rsidR="001C367F" w:rsidRPr="00BF2AB6" w:rsidRDefault="001C367F" w:rsidP="00360CA0">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tc>
          </w:sdtContent>
        </w:sdt>
        <w:tc>
          <w:tcPr>
            <w:tcW w:w="6410" w:type="dxa"/>
            <w:shd w:val="clear" w:color="auto" w:fill="auto"/>
          </w:tcPr>
          <w:sdt>
            <w:sdtPr>
              <w:rPr>
                <w:rFonts w:cs="Arial"/>
                <w:snapToGrid/>
                <w:szCs w:val="22"/>
              </w:rPr>
              <w:id w:val="2003777208"/>
              <w:placeholder>
                <w:docPart w:val="BB469985F83049C79CA20484398AC5C0"/>
              </w:placeholder>
              <w:showingPlcHdr/>
              <w:text/>
            </w:sdtPr>
            <w:sdtEndPr/>
            <w:sdtContent>
              <w:p w14:paraId="1776D706" w14:textId="77777777" w:rsidR="001C367F" w:rsidRPr="00BF2AB6" w:rsidRDefault="001C367F" w:rsidP="00360CA0">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sdtContent>
          </w:sdt>
        </w:tc>
      </w:tr>
      <w:tr w:rsidR="001C367F" w:rsidRPr="00BF2AB6" w14:paraId="3C354FEA" w14:textId="77777777" w:rsidTr="00360CA0">
        <w:sdt>
          <w:sdtPr>
            <w:rPr>
              <w:rFonts w:cs="Arial"/>
              <w:snapToGrid/>
              <w:szCs w:val="22"/>
            </w:rPr>
            <w:id w:val="1979344087"/>
            <w:placeholder>
              <w:docPart w:val="0326FB32E9AB492595888948BE02332A"/>
            </w:placeholder>
            <w:showingPlcHdr/>
            <w:text/>
          </w:sdtPr>
          <w:sdtEndPr/>
          <w:sdtContent>
            <w:tc>
              <w:tcPr>
                <w:tcW w:w="2803" w:type="dxa"/>
                <w:shd w:val="clear" w:color="auto" w:fill="auto"/>
              </w:tcPr>
              <w:p w14:paraId="09379BC8" w14:textId="77777777" w:rsidR="001C367F" w:rsidRPr="00BF2AB6" w:rsidRDefault="001C367F" w:rsidP="00360CA0">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tc>
          </w:sdtContent>
        </w:sdt>
        <w:sdt>
          <w:sdtPr>
            <w:rPr>
              <w:rFonts w:cs="Arial"/>
              <w:snapToGrid/>
              <w:szCs w:val="22"/>
            </w:rPr>
            <w:id w:val="-238326173"/>
            <w:placeholder>
              <w:docPart w:val="EA87C953A5A248D6BB16A3C96B682DE5"/>
            </w:placeholder>
            <w:showingPlcHdr/>
            <w:text/>
          </w:sdtPr>
          <w:sdtEndPr/>
          <w:sdtContent>
            <w:tc>
              <w:tcPr>
                <w:tcW w:w="6410" w:type="dxa"/>
                <w:shd w:val="clear" w:color="auto" w:fill="auto"/>
              </w:tcPr>
              <w:p w14:paraId="355FEDDF" w14:textId="77777777" w:rsidR="001C367F" w:rsidRPr="00BF2AB6" w:rsidRDefault="001C367F" w:rsidP="00360CA0">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tc>
          </w:sdtContent>
        </w:sdt>
      </w:tr>
      <w:tr w:rsidR="001C367F" w:rsidRPr="00BF2AB6" w14:paraId="61C61B24" w14:textId="77777777" w:rsidTr="00360CA0">
        <w:sdt>
          <w:sdtPr>
            <w:rPr>
              <w:rFonts w:cs="Arial"/>
              <w:snapToGrid/>
              <w:szCs w:val="22"/>
            </w:rPr>
            <w:id w:val="-243719586"/>
            <w:placeholder>
              <w:docPart w:val="32C4B43EF9A049628A8B6474A3429DFC"/>
            </w:placeholder>
            <w:showingPlcHdr/>
            <w:text/>
          </w:sdtPr>
          <w:sdtEndPr/>
          <w:sdtContent>
            <w:tc>
              <w:tcPr>
                <w:tcW w:w="2803" w:type="dxa"/>
                <w:shd w:val="clear" w:color="auto" w:fill="auto"/>
              </w:tcPr>
              <w:p w14:paraId="64479DEB" w14:textId="77777777" w:rsidR="001C367F" w:rsidRPr="00BF2AB6" w:rsidRDefault="001C367F" w:rsidP="00360CA0">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tc>
          </w:sdtContent>
        </w:sdt>
        <w:tc>
          <w:tcPr>
            <w:tcW w:w="6410" w:type="dxa"/>
            <w:shd w:val="clear" w:color="auto" w:fill="auto"/>
          </w:tcPr>
          <w:sdt>
            <w:sdtPr>
              <w:rPr>
                <w:rFonts w:cs="Arial"/>
                <w:snapToGrid/>
                <w:szCs w:val="22"/>
              </w:rPr>
              <w:id w:val="-1072734582"/>
              <w:placeholder>
                <w:docPart w:val="67121D853AE4429EA7A617A64271B054"/>
              </w:placeholder>
              <w:showingPlcHdr/>
              <w:text/>
            </w:sdtPr>
            <w:sdtEndPr/>
            <w:sdtContent>
              <w:p w14:paraId="2A823F60" w14:textId="77777777" w:rsidR="001C367F" w:rsidRPr="00BF2AB6" w:rsidRDefault="001C367F" w:rsidP="00360CA0">
                <w:pPr>
                  <w:autoSpaceDE/>
                  <w:autoSpaceDN/>
                  <w:adjustRightInd/>
                  <w:spacing w:line="276" w:lineRule="auto"/>
                  <w:rPr>
                    <w:rFonts w:cs="Arial"/>
                    <w:snapToGrid/>
                    <w:szCs w:val="22"/>
                  </w:rPr>
                </w:pPr>
                <w:r w:rsidRPr="00BF2AB6">
                  <w:rPr>
                    <w:rFonts w:eastAsia="Calibri" w:cs="Arial"/>
                    <w:snapToGrid/>
                    <w:color w:val="808080"/>
                    <w:sz w:val="24"/>
                    <w:szCs w:val="24"/>
                  </w:rPr>
                  <w:t>Klicken Sie hier, um Text einzugeben.</w:t>
                </w:r>
              </w:p>
            </w:sdtContent>
          </w:sdt>
        </w:tc>
      </w:tr>
    </w:tbl>
    <w:p w14:paraId="080C290C"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 xml:space="preserve"> </w:t>
      </w:r>
    </w:p>
    <w:p w14:paraId="558F533A"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lastRenderedPageBreak/>
        <w:t xml:space="preserve">für den Fall zur Verfügung zu stehen, dass der Bieter/Bewerber den Auftrag aus der o.g. Ausschreibung erhält. Die vertraglichen Anforderungen der Auftraggeberin an die Leistungsausführung sind uns bekannt, insbesondere zum Datenschutz. Wir verpflichten uns, die vertraglichen Anforderungen der Auftraggeberin einzuhalten. </w:t>
      </w:r>
    </w:p>
    <w:p w14:paraId="7678B5CD" w14:textId="77777777" w:rsidR="001C367F" w:rsidRPr="00BF2AB6" w:rsidRDefault="001C367F" w:rsidP="001C367F">
      <w:pPr>
        <w:autoSpaceDE/>
        <w:autoSpaceDN/>
        <w:adjustRightInd/>
        <w:spacing w:line="276" w:lineRule="auto"/>
        <w:rPr>
          <w:rFonts w:cs="Arial"/>
          <w:snapToGrid/>
          <w:szCs w:val="22"/>
        </w:rPr>
      </w:pPr>
      <w:r w:rsidRPr="00BF2AB6">
        <w:rPr>
          <w:rFonts w:cs="Arial"/>
          <w:snapToGrid/>
          <w:szCs w:val="22"/>
        </w:rPr>
        <w:t>Wir verpflichten uns ferner, die beabsichtigte Weitergabe von Leistungen an andere Unternehmen (Unterunterauftragnehmer usw.) dem Auftragnehmer und der Auftraggeberin anzuzeigen und die vorherige schriftliche Zustimmung der Auftraggeberin zu jedem Neueinsatz und Austausch von Unterunterauftragnehmern einzuholen.</w:t>
      </w:r>
    </w:p>
    <w:p w14:paraId="0FE38298" w14:textId="77777777" w:rsidR="001C367F" w:rsidRPr="00BF2AB6" w:rsidRDefault="001C367F" w:rsidP="001C367F">
      <w:pPr>
        <w:autoSpaceDE/>
        <w:autoSpaceDN/>
        <w:adjustRightInd/>
        <w:spacing w:line="276" w:lineRule="auto"/>
        <w:rPr>
          <w:rFonts w:cs="Arial"/>
          <w:snapToGrid/>
          <w:szCs w:val="22"/>
        </w:rPr>
      </w:pPr>
    </w:p>
    <w:p w14:paraId="2615C448" w14:textId="77777777" w:rsidR="001C367F" w:rsidRPr="00BF2AB6" w:rsidRDefault="001C367F" w:rsidP="001C367F">
      <w:pPr>
        <w:autoSpaceDE/>
        <w:autoSpaceDN/>
        <w:adjustRightInd/>
        <w:spacing w:line="276" w:lineRule="auto"/>
        <w:rPr>
          <w:rFonts w:cs="Arial"/>
          <w:snapToGrid/>
          <w:szCs w:val="22"/>
        </w:rPr>
      </w:pPr>
    </w:p>
    <w:p w14:paraId="2C17C770" w14:textId="77777777" w:rsidR="001C367F" w:rsidRPr="00BF2AB6" w:rsidRDefault="001C367F" w:rsidP="001C367F">
      <w:pPr>
        <w:autoSpaceDE/>
        <w:autoSpaceDN/>
        <w:adjustRightInd/>
        <w:spacing w:line="276" w:lineRule="auto"/>
        <w:rPr>
          <w:rFonts w:cs="Arial"/>
          <w:snapToGrid/>
          <w:szCs w:val="22"/>
        </w:rPr>
      </w:pPr>
    </w:p>
    <w:p w14:paraId="274ADFE4" w14:textId="77777777" w:rsidR="001C367F" w:rsidRPr="00BF2AB6" w:rsidRDefault="001C367F" w:rsidP="001C367F">
      <w:pPr>
        <w:autoSpaceDE/>
        <w:autoSpaceDN/>
        <w:adjustRightInd/>
        <w:spacing w:line="276" w:lineRule="auto"/>
        <w:rPr>
          <w:rFonts w:cs="Arial"/>
          <w:snapToGrid/>
          <w:szCs w:val="22"/>
        </w:rPr>
      </w:pPr>
    </w:p>
    <w:p w14:paraId="7E7BFD40" w14:textId="77777777" w:rsidR="001C367F" w:rsidRPr="00BF2AB6" w:rsidRDefault="001C367F" w:rsidP="001C367F">
      <w:pPr>
        <w:autoSpaceDE/>
        <w:autoSpaceDN/>
        <w:adjustRightInd/>
        <w:jc w:val="both"/>
        <w:rPr>
          <w:rFonts w:cs="Arial"/>
          <w:snapToGrid/>
          <w:sz w:val="18"/>
          <w:szCs w:val="18"/>
          <w:lang w:eastAsia="en-US"/>
        </w:rPr>
      </w:pPr>
    </w:p>
    <w:p w14:paraId="75AF6EC4" w14:textId="77777777" w:rsidR="001C367F" w:rsidRPr="00BF2AB6" w:rsidRDefault="001C367F" w:rsidP="001C367F">
      <w:pPr>
        <w:autoSpaceDE/>
        <w:autoSpaceDN/>
        <w:adjustRightInd/>
        <w:jc w:val="both"/>
        <w:rPr>
          <w:rFonts w:cs="Arial"/>
          <w:snapToGrid/>
          <w:sz w:val="18"/>
          <w:szCs w:val="18"/>
          <w:u w:val="single"/>
          <w:lang w:eastAsia="en-US"/>
        </w:rPr>
      </w:pPr>
      <w:r w:rsidRPr="00BF2AB6">
        <w:rPr>
          <w:rFonts w:cs="Arial"/>
          <w:snapToGrid/>
          <w:sz w:val="18"/>
          <w:szCs w:val="18"/>
          <w:u w:val="single"/>
          <w:lang w:eastAsia="en-US"/>
        </w:rPr>
        <w:t>______________________________</w:t>
      </w:r>
      <w:r w:rsidRPr="00BF2AB6">
        <w:rPr>
          <w:rFonts w:cs="Arial"/>
          <w:snapToGrid/>
          <w:sz w:val="18"/>
          <w:szCs w:val="18"/>
          <w:lang w:eastAsia="en-US"/>
        </w:rPr>
        <w:tab/>
      </w:r>
      <w:r w:rsidRPr="00BF2AB6">
        <w:rPr>
          <w:rFonts w:cs="Arial"/>
          <w:snapToGrid/>
          <w:sz w:val="18"/>
          <w:szCs w:val="18"/>
          <w:lang w:eastAsia="en-US"/>
        </w:rPr>
        <w:tab/>
      </w:r>
      <w:r w:rsidRPr="00BF2AB6">
        <w:rPr>
          <w:rFonts w:cs="Arial"/>
          <w:snapToGrid/>
          <w:sz w:val="18"/>
          <w:szCs w:val="18"/>
          <w:u w:val="single"/>
          <w:lang w:eastAsia="en-US"/>
        </w:rPr>
        <w:t>________________________________</w:t>
      </w:r>
    </w:p>
    <w:p w14:paraId="66395268" w14:textId="77777777" w:rsidR="001C367F" w:rsidRPr="00BF2AB6" w:rsidRDefault="001C367F" w:rsidP="001C367F">
      <w:pPr>
        <w:autoSpaceDE/>
        <w:autoSpaceDN/>
        <w:adjustRightInd/>
        <w:rPr>
          <w:rFonts w:eastAsia="Calibri" w:cs="Arial"/>
          <w:snapToGrid/>
          <w:sz w:val="18"/>
          <w:szCs w:val="18"/>
          <w:lang w:eastAsia="en-US" w:bidi="en-US"/>
        </w:rPr>
      </w:pPr>
      <w:r w:rsidRPr="00BF2AB6">
        <w:rPr>
          <w:rFonts w:cs="Arial"/>
          <w:bCs/>
          <w:snapToGrid/>
          <w:sz w:val="18"/>
          <w:szCs w:val="18"/>
          <w:lang w:eastAsia="en-US"/>
        </w:rPr>
        <w:t>Ort, Datum</w:t>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r>
      <w:r w:rsidRPr="00BF2AB6">
        <w:rPr>
          <w:rFonts w:cs="Arial"/>
          <w:bCs/>
          <w:snapToGrid/>
          <w:sz w:val="18"/>
          <w:szCs w:val="18"/>
          <w:lang w:eastAsia="en-US"/>
        </w:rPr>
        <w:tab/>
        <w:t>Unterschrift</w:t>
      </w:r>
      <w:r w:rsidRPr="00BF2AB6">
        <w:rPr>
          <w:rStyle w:val="Funotenzeichen"/>
          <w:rFonts w:cs="Arial"/>
          <w:bCs/>
          <w:snapToGrid/>
          <w:sz w:val="18"/>
          <w:szCs w:val="18"/>
          <w:lang w:eastAsia="en-US"/>
        </w:rPr>
        <w:footnoteReference w:id="2"/>
      </w:r>
      <w:r w:rsidRPr="00BF2AB6">
        <w:rPr>
          <w:rFonts w:cs="Arial"/>
          <w:bCs/>
          <w:snapToGrid/>
          <w:sz w:val="18"/>
          <w:szCs w:val="18"/>
          <w:lang w:eastAsia="en-US"/>
        </w:rPr>
        <w:t xml:space="preserve"> (sowie </w:t>
      </w:r>
      <w:r w:rsidRPr="00BF2AB6">
        <w:rPr>
          <w:rFonts w:eastAsia="Calibri" w:cs="Arial"/>
          <w:snapToGrid/>
          <w:sz w:val="18"/>
          <w:szCs w:val="18"/>
          <w:lang w:eastAsia="en-US" w:bidi="en-US"/>
        </w:rPr>
        <w:t>Name des Unterzeichnenden</w:t>
      </w:r>
    </w:p>
    <w:p w14:paraId="401B4DB4" w14:textId="77777777" w:rsidR="001C367F" w:rsidRPr="00BF2AB6" w:rsidRDefault="001C367F" w:rsidP="001C367F">
      <w:pPr>
        <w:autoSpaceDE/>
        <w:autoSpaceDN/>
        <w:adjustRightInd/>
        <w:jc w:val="both"/>
        <w:rPr>
          <w:rFonts w:cs="Arial"/>
          <w:bCs/>
          <w:snapToGrid/>
          <w:sz w:val="18"/>
          <w:szCs w:val="18"/>
          <w:lang w:eastAsia="en-US"/>
        </w:rPr>
      </w:pPr>
      <w:r w:rsidRPr="00BF2AB6">
        <w:rPr>
          <w:rFonts w:eastAsia="Calibri" w:cs="Arial"/>
          <w:snapToGrid/>
          <w:sz w:val="18"/>
          <w:szCs w:val="18"/>
          <w:lang w:eastAsia="en-US" w:bidi="en-US"/>
        </w:rPr>
        <w:t xml:space="preserve">  </w:t>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r>
      <w:r w:rsidRPr="00BF2AB6">
        <w:rPr>
          <w:rFonts w:eastAsia="Calibri" w:cs="Arial"/>
          <w:snapToGrid/>
          <w:sz w:val="18"/>
          <w:szCs w:val="18"/>
          <w:lang w:eastAsia="en-US" w:bidi="en-US"/>
        </w:rPr>
        <w:tab/>
        <w:t>und Firma in Druckbuchstaben)</w:t>
      </w:r>
    </w:p>
    <w:p w14:paraId="7280B7C5" w14:textId="77777777" w:rsidR="001C367F" w:rsidRPr="00BF2AB6" w:rsidRDefault="001C367F" w:rsidP="001C367F">
      <w:pPr>
        <w:autoSpaceDE/>
        <w:autoSpaceDN/>
        <w:adjustRightInd/>
        <w:spacing w:line="276" w:lineRule="auto"/>
        <w:rPr>
          <w:rFonts w:cs="Arial"/>
          <w:sz w:val="24"/>
        </w:rPr>
      </w:pPr>
    </w:p>
    <w:p w14:paraId="14A89F53" w14:textId="77777777" w:rsidR="008D36B7" w:rsidRPr="00BF2AB6" w:rsidRDefault="008D36B7" w:rsidP="00547EBD">
      <w:pPr>
        <w:overflowPunct w:val="0"/>
        <w:textAlignment w:val="baseline"/>
        <w:rPr>
          <w:rFonts w:cs="Arial"/>
          <w:b/>
          <w:snapToGrid/>
          <w:u w:val="single"/>
          <w:lang w:eastAsia="en-US"/>
        </w:rPr>
      </w:pPr>
    </w:p>
    <w:sectPr w:rsidR="008D36B7" w:rsidRPr="00BF2AB6" w:rsidSect="001324BA">
      <w:headerReference w:type="default" r:id="rId8"/>
      <w:footerReference w:type="default" r:id="rId9"/>
      <w:pgSz w:w="11906" w:h="16838" w:code="9"/>
      <w:pgMar w:top="2552" w:right="964" w:bottom="1134" w:left="1701" w:header="765"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5587A" w14:textId="77777777" w:rsidR="001E6863" w:rsidRDefault="001E6863">
      <w:r>
        <w:separator/>
      </w:r>
    </w:p>
  </w:endnote>
  <w:endnote w:type="continuationSeparator" w:id="0">
    <w:p w14:paraId="0DA86292" w14:textId="77777777" w:rsidR="001E6863" w:rsidRDefault="001E6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11119" w14:textId="4F50A587" w:rsidR="00EB121D" w:rsidRPr="00EB121D" w:rsidRDefault="00EB121D" w:rsidP="00EB121D">
    <w:pPr>
      <w:pStyle w:val="Fuzeile"/>
      <w:tabs>
        <w:tab w:val="clear" w:pos="9072"/>
        <w:tab w:val="right" w:pos="9498"/>
      </w:tabs>
      <w:rPr>
        <w:sz w:val="16"/>
        <w:szCs w:val="16"/>
      </w:rPr>
    </w:pPr>
    <w:r w:rsidRPr="00EB121D">
      <w:rPr>
        <w:sz w:val="16"/>
        <w:szCs w:val="16"/>
      </w:rPr>
      <w:tab/>
    </w:r>
    <w:r w:rsidRPr="00EB121D">
      <w:rPr>
        <w:sz w:val="16"/>
        <w:szCs w:val="16"/>
      </w:rPr>
      <w:tab/>
      <w:t xml:space="preserve">Seite </w:t>
    </w:r>
    <w:r w:rsidRPr="00EB121D">
      <w:rPr>
        <w:sz w:val="16"/>
        <w:szCs w:val="16"/>
      </w:rPr>
      <w:fldChar w:fldCharType="begin"/>
    </w:r>
    <w:r w:rsidRPr="00EB121D">
      <w:rPr>
        <w:sz w:val="16"/>
        <w:szCs w:val="16"/>
      </w:rPr>
      <w:instrText xml:space="preserve"> PAGE   \* MERGEFORMAT </w:instrText>
    </w:r>
    <w:r w:rsidRPr="00EB121D">
      <w:rPr>
        <w:sz w:val="16"/>
        <w:szCs w:val="16"/>
      </w:rPr>
      <w:fldChar w:fldCharType="separate"/>
    </w:r>
    <w:r w:rsidR="00992ECF">
      <w:rPr>
        <w:noProof/>
        <w:sz w:val="16"/>
        <w:szCs w:val="16"/>
      </w:rPr>
      <w:t>8</w:t>
    </w:r>
    <w:r w:rsidRPr="00EB121D">
      <w:rPr>
        <w:sz w:val="16"/>
        <w:szCs w:val="16"/>
      </w:rPr>
      <w:fldChar w:fldCharType="end"/>
    </w:r>
    <w:r w:rsidRPr="00EB121D">
      <w:rPr>
        <w:sz w:val="16"/>
        <w:szCs w:val="16"/>
      </w:rPr>
      <w:t xml:space="preserve"> von </w:t>
    </w:r>
    <w:r w:rsidR="00992ECF">
      <w:fldChar w:fldCharType="begin"/>
    </w:r>
    <w:r w:rsidR="00992ECF">
      <w:instrText xml:space="preserve"> NUMPAGES   \* MERGEFORMAT </w:instrText>
    </w:r>
    <w:r w:rsidR="00992ECF">
      <w:fldChar w:fldCharType="separate"/>
    </w:r>
    <w:r w:rsidR="00992ECF" w:rsidRPr="00992ECF">
      <w:rPr>
        <w:noProof/>
        <w:sz w:val="16"/>
        <w:szCs w:val="16"/>
      </w:rPr>
      <w:t>8</w:t>
    </w:r>
    <w:r w:rsidR="00992ECF">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2F235" w14:textId="77777777" w:rsidR="001E6863" w:rsidRDefault="001E6863">
      <w:r>
        <w:separator/>
      </w:r>
    </w:p>
  </w:footnote>
  <w:footnote w:type="continuationSeparator" w:id="0">
    <w:p w14:paraId="3B24DDA0" w14:textId="77777777" w:rsidR="001E6863" w:rsidRDefault="001E6863">
      <w:r>
        <w:continuationSeparator/>
      </w:r>
    </w:p>
  </w:footnote>
  <w:footnote w:id="1">
    <w:p w14:paraId="45F43264" w14:textId="16C72ABA" w:rsidR="008D050F" w:rsidRDefault="008D050F">
      <w:pPr>
        <w:pStyle w:val="Funotentext"/>
      </w:pPr>
      <w:r>
        <w:rPr>
          <w:rStyle w:val="Funotenzeichen"/>
        </w:rPr>
        <w:footnoteRef/>
      </w:r>
      <w:r>
        <w:t xml:space="preserve"> </w:t>
      </w:r>
      <w:r w:rsidR="00C92173">
        <w:t>Da die Abgabe des Teilnahmeantrags</w:t>
      </w:r>
      <w:r w:rsidR="0096091E">
        <w:t>/Angebots</w:t>
      </w:r>
      <w:r w:rsidR="00C92173">
        <w:t xml:space="preserve"> elektronisch erfolgt, kann eine Validierung der Eintragungen nur für </w:t>
      </w:r>
      <w:r w:rsidR="0011071B">
        <w:t>das</w:t>
      </w:r>
      <w:r w:rsidR="00C92173">
        <w:t xml:space="preserve"> registrierte </w:t>
      </w:r>
      <w:r w:rsidR="0011071B">
        <w:t>Unternehmen vorgenommen werden, über dess</w:t>
      </w:r>
      <w:r w:rsidR="00C92173">
        <w:t>en Account der Teilnahmeantrag</w:t>
      </w:r>
      <w:r w:rsidR="0096091E">
        <w:t>/das Angebot</w:t>
      </w:r>
      <w:r w:rsidR="00C92173">
        <w:t xml:space="preserve"> versendet wird. Wir bitten daher um Verständnis</w:t>
      </w:r>
      <w:r>
        <w:t xml:space="preserve">, dass bei dieser Erklärung </w:t>
      </w:r>
      <w:r w:rsidR="00DA4157">
        <w:t xml:space="preserve">die </w:t>
      </w:r>
      <w:r>
        <w:t xml:space="preserve">Textform </w:t>
      </w:r>
      <w:r w:rsidR="00DA4157">
        <w:t>zur Unterschrift nicht ausreich</w:t>
      </w:r>
      <w:r w:rsidR="00C92173">
        <w:t>end ist.</w:t>
      </w:r>
    </w:p>
  </w:footnote>
  <w:footnote w:id="2">
    <w:p w14:paraId="4F170869" w14:textId="77777777" w:rsidR="001C367F" w:rsidRDefault="001C367F" w:rsidP="001C367F">
      <w:pPr>
        <w:pStyle w:val="Funotentext"/>
      </w:pPr>
      <w:r>
        <w:rPr>
          <w:rStyle w:val="Funotenzeichen"/>
        </w:rPr>
        <w:footnoteRef/>
      </w:r>
      <w:r>
        <w:t xml:space="preserve"> </w:t>
      </w:r>
      <w:r w:rsidRPr="00694615">
        <w:t>Da die Abgabe des Teilnahmeantrags</w:t>
      </w:r>
      <w:r>
        <w:t>/Angebots</w:t>
      </w:r>
      <w:r w:rsidRPr="00694615">
        <w:t xml:space="preserve"> elektronisch erfolgt, kann eine Validierung der Eintragungen nur für </w:t>
      </w:r>
      <w:r>
        <w:t>das</w:t>
      </w:r>
      <w:r w:rsidRPr="00694615">
        <w:t xml:space="preserve"> registrierte </w:t>
      </w:r>
      <w:r>
        <w:t>Unternehmen</w:t>
      </w:r>
      <w:r w:rsidRPr="00694615">
        <w:t xml:space="preserve"> vorgenommen werden, über de</w:t>
      </w:r>
      <w:r>
        <w:t>ss</w:t>
      </w:r>
      <w:r w:rsidRPr="00694615">
        <w:t>en Account der Teilnahmeantrag</w:t>
      </w:r>
      <w:r>
        <w:t>/das Angebot</w:t>
      </w:r>
      <w:r w:rsidRPr="00694615">
        <w:t xml:space="preserve"> versendet wird. Wir bitten daher um Verständnis, dass bei dieser Erklärung die Textform zur Unterschrift nicht ausreichend 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60600" w14:textId="77777777" w:rsidR="00874FD3" w:rsidRDefault="00BC1143">
    <w:pPr>
      <w:pStyle w:val="Kopfzeile"/>
    </w:pPr>
    <w:r>
      <w:rPr>
        <w:noProof/>
        <w:snapToGrid/>
      </w:rPr>
      <w:drawing>
        <wp:anchor distT="0" distB="0" distL="114300" distR="114300" simplePos="0" relativeHeight="251657728" behindDoc="0" locked="0" layoutInCell="1" allowOverlap="0" wp14:anchorId="2B7AF86B" wp14:editId="2798DE8A">
          <wp:simplePos x="0" y="0"/>
          <wp:positionH relativeFrom="page">
            <wp:posOffset>5184775</wp:posOffset>
          </wp:positionH>
          <wp:positionV relativeFrom="page">
            <wp:posOffset>540385</wp:posOffset>
          </wp:positionV>
          <wp:extent cx="1814400" cy="486000"/>
          <wp:effectExtent l="0" t="0" r="0" b="9525"/>
          <wp:wrapNone/>
          <wp:docPr id="1" name="Bild 1" descr="logo_IBB_PC_RGB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BB_PC_RGB_print"/>
                  <pic:cNvPicPr>
                    <a:picLocks noChangeAspect="1" noChangeArrowheads="1"/>
                  </pic:cNvPicPr>
                </pic:nvPicPr>
                <pic:blipFill>
                  <a:blip r:embed="rId1"/>
                  <a:srcRect/>
                  <a:stretch>
                    <a:fillRect/>
                  </a:stretch>
                </pic:blipFill>
                <pic:spPr bwMode="auto">
                  <a:xfrm>
                    <a:off x="0" y="0"/>
                    <a:ext cx="1814400" cy="48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97B45"/>
    <w:multiLevelType w:val="hybridMultilevel"/>
    <w:tmpl w:val="D88860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E93141"/>
    <w:multiLevelType w:val="multilevel"/>
    <w:tmpl w:val="11CAAE66"/>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19104066"/>
    <w:multiLevelType w:val="hybridMultilevel"/>
    <w:tmpl w:val="41826EAE"/>
    <w:lvl w:ilvl="0" w:tplc="8C7880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5129CF"/>
    <w:multiLevelType w:val="hybridMultilevel"/>
    <w:tmpl w:val="614CF998"/>
    <w:lvl w:ilvl="0" w:tplc="8C7880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C892070"/>
    <w:multiLevelType w:val="hybridMultilevel"/>
    <w:tmpl w:val="FA2AB84C"/>
    <w:lvl w:ilvl="0" w:tplc="76A4FDC2">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5" w15:restartNumberingAfterBreak="0">
    <w:nsid w:val="465F5E31"/>
    <w:multiLevelType w:val="hybridMultilevel"/>
    <w:tmpl w:val="7DBAA532"/>
    <w:lvl w:ilvl="0" w:tplc="8C7880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70F111C"/>
    <w:multiLevelType w:val="multilevel"/>
    <w:tmpl w:val="DB08600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6"/>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HLWIGei7uGZya0OxcB/culTiKEmC9hDd7G7hqZCeggsBKn0Oum3EIjpv8kdX3lCtDOsUH5Ri4AN1O3Za8CdzA==" w:salt="086HyxMwVibjo54Ff+nOE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863"/>
    <w:rsid w:val="0003696A"/>
    <w:rsid w:val="000613C3"/>
    <w:rsid w:val="000665D7"/>
    <w:rsid w:val="000D3367"/>
    <w:rsid w:val="0011071B"/>
    <w:rsid w:val="001324BA"/>
    <w:rsid w:val="0014491E"/>
    <w:rsid w:val="001A5F12"/>
    <w:rsid w:val="001C367F"/>
    <w:rsid w:val="001D44A0"/>
    <w:rsid w:val="001E6863"/>
    <w:rsid w:val="001F7011"/>
    <w:rsid w:val="00217C49"/>
    <w:rsid w:val="002206B4"/>
    <w:rsid w:val="00222107"/>
    <w:rsid w:val="00337E0D"/>
    <w:rsid w:val="003C3846"/>
    <w:rsid w:val="004112D6"/>
    <w:rsid w:val="00420E1E"/>
    <w:rsid w:val="004244DD"/>
    <w:rsid w:val="004469F8"/>
    <w:rsid w:val="00454822"/>
    <w:rsid w:val="00457836"/>
    <w:rsid w:val="004C28E1"/>
    <w:rsid w:val="00547EBD"/>
    <w:rsid w:val="00560BA7"/>
    <w:rsid w:val="005836C1"/>
    <w:rsid w:val="005A61E7"/>
    <w:rsid w:val="005E4C58"/>
    <w:rsid w:val="006934EF"/>
    <w:rsid w:val="006C53B3"/>
    <w:rsid w:val="00710B5E"/>
    <w:rsid w:val="00734298"/>
    <w:rsid w:val="0074700B"/>
    <w:rsid w:val="00773E05"/>
    <w:rsid w:val="00785139"/>
    <w:rsid w:val="00805445"/>
    <w:rsid w:val="008072BF"/>
    <w:rsid w:val="00852484"/>
    <w:rsid w:val="00861B0B"/>
    <w:rsid w:val="00874FD3"/>
    <w:rsid w:val="008926D2"/>
    <w:rsid w:val="008B4B44"/>
    <w:rsid w:val="008D050F"/>
    <w:rsid w:val="008D36B7"/>
    <w:rsid w:val="008E2925"/>
    <w:rsid w:val="008F0B14"/>
    <w:rsid w:val="008F53D4"/>
    <w:rsid w:val="00927C6F"/>
    <w:rsid w:val="0096091E"/>
    <w:rsid w:val="00984D66"/>
    <w:rsid w:val="00992ECF"/>
    <w:rsid w:val="009A30C5"/>
    <w:rsid w:val="00A4123D"/>
    <w:rsid w:val="00B957F1"/>
    <w:rsid w:val="00BC1143"/>
    <w:rsid w:val="00BF2AB6"/>
    <w:rsid w:val="00C92173"/>
    <w:rsid w:val="00CD1D99"/>
    <w:rsid w:val="00D748F7"/>
    <w:rsid w:val="00DA4157"/>
    <w:rsid w:val="00E16EC7"/>
    <w:rsid w:val="00E473CE"/>
    <w:rsid w:val="00EB121D"/>
    <w:rsid w:val="00F22382"/>
    <w:rsid w:val="00FE5D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2683CE3"/>
  <w15:docId w15:val="{8CC1D17F-C650-4521-A380-55C950A8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E2925"/>
    <w:pPr>
      <w:autoSpaceDE w:val="0"/>
      <w:autoSpaceDN w:val="0"/>
      <w:adjustRightInd w:val="0"/>
    </w:pPr>
    <w:rPr>
      <w:rFonts w:ascii="Arial" w:hAnsi="Arial"/>
      <w:snapToGrid w:val="0"/>
      <w:sz w:val="22"/>
    </w:rPr>
  </w:style>
  <w:style w:type="paragraph" w:styleId="berschrift1">
    <w:name w:val="heading 1"/>
    <w:basedOn w:val="Standard"/>
    <w:next w:val="Standard"/>
    <w:qFormat/>
    <w:pPr>
      <w:keepNext/>
      <w:spacing w:before="240" w:after="240"/>
      <w:outlineLvl w:val="0"/>
    </w:pPr>
    <w:rPr>
      <w:b/>
      <w:kern w:val="32"/>
      <w:sz w:val="36"/>
      <w:u w:val="single"/>
    </w:rPr>
  </w:style>
  <w:style w:type="paragraph" w:styleId="berschrift2">
    <w:name w:val="heading 2"/>
    <w:basedOn w:val="Standard"/>
    <w:next w:val="NurText"/>
    <w:qFormat/>
    <w:pPr>
      <w:keepNext/>
      <w:spacing w:before="360" w:after="240"/>
      <w:outlineLvl w:val="1"/>
    </w:pPr>
    <w:rPr>
      <w:b/>
      <w:sz w:val="36"/>
    </w:rPr>
  </w:style>
  <w:style w:type="paragraph" w:styleId="berschrift3">
    <w:name w:val="heading 3"/>
    <w:basedOn w:val="Standard"/>
    <w:next w:val="Standard"/>
    <w:qFormat/>
    <w:pPr>
      <w:keepNext/>
      <w:spacing w:before="240" w:after="240"/>
      <w:ind w:right="-470"/>
      <w:outlineLvl w:val="2"/>
    </w:pPr>
    <w:rPr>
      <w:b/>
      <w:sz w:val="32"/>
    </w:rPr>
  </w:style>
  <w:style w:type="paragraph" w:styleId="berschrift4">
    <w:name w:val="heading 4"/>
    <w:basedOn w:val="Standard"/>
    <w:next w:val="Standard"/>
    <w:qFormat/>
    <w:pPr>
      <w:keepNext/>
      <w:spacing w:before="240"/>
      <w:outlineLvl w:val="3"/>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Pr>
      <w:rFonts w:ascii="Courier New" w:hAnsi="Courier New"/>
    </w:rPr>
  </w:style>
  <w:style w:type="paragraph" w:styleId="Verzeichnis2">
    <w:name w:val="toc 2"/>
    <w:basedOn w:val="Standard"/>
    <w:next w:val="Standard"/>
    <w:autoRedefine/>
    <w:semiHidden/>
    <w:pPr>
      <w:ind w:left="221"/>
    </w:pPr>
  </w:style>
  <w:style w:type="paragraph" w:styleId="Verzeichnis1">
    <w:name w:val="toc 1"/>
    <w:basedOn w:val="Standard"/>
    <w:next w:val="Standard"/>
    <w:autoRedefine/>
    <w:semiHidden/>
    <w:pPr>
      <w:tabs>
        <w:tab w:val="right" w:leader="dot" w:pos="9060"/>
      </w:tabs>
    </w:pPr>
    <w:rPr>
      <w:noProof/>
    </w:rPr>
  </w:style>
  <w:style w:type="table" w:styleId="Tabellenraster">
    <w:name w:val="Table Grid"/>
    <w:basedOn w:val="NormaleTabelle"/>
    <w:rsid w:val="00FE5D8B"/>
    <w:pPr>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FE5D8B"/>
    <w:pPr>
      <w:tabs>
        <w:tab w:val="center" w:pos="4536"/>
        <w:tab w:val="right" w:pos="9072"/>
      </w:tabs>
    </w:pPr>
  </w:style>
  <w:style w:type="paragraph" w:styleId="Fuzeile">
    <w:name w:val="footer"/>
    <w:basedOn w:val="Standard"/>
    <w:rsid w:val="00FE5D8B"/>
    <w:pPr>
      <w:tabs>
        <w:tab w:val="center" w:pos="4536"/>
        <w:tab w:val="right" w:pos="9072"/>
      </w:tabs>
    </w:pPr>
  </w:style>
  <w:style w:type="paragraph" w:styleId="Sprechblasentext">
    <w:name w:val="Balloon Text"/>
    <w:basedOn w:val="Standard"/>
    <w:semiHidden/>
    <w:rsid w:val="00FE5D8B"/>
    <w:rPr>
      <w:rFonts w:ascii="Tahoma" w:hAnsi="Tahoma" w:cs="Tahoma"/>
      <w:sz w:val="16"/>
      <w:szCs w:val="16"/>
    </w:rPr>
  </w:style>
  <w:style w:type="character" w:styleId="Platzhaltertext">
    <w:name w:val="Placeholder Text"/>
    <w:basedOn w:val="Absatz-Standardschriftart"/>
    <w:uiPriority w:val="99"/>
    <w:semiHidden/>
    <w:rsid w:val="001E6863"/>
    <w:rPr>
      <w:color w:val="808080"/>
    </w:rPr>
  </w:style>
  <w:style w:type="paragraph" w:styleId="Listenabsatz">
    <w:name w:val="List Paragraph"/>
    <w:basedOn w:val="Standard"/>
    <w:uiPriority w:val="34"/>
    <w:qFormat/>
    <w:rsid w:val="000665D7"/>
    <w:pPr>
      <w:ind w:left="720"/>
      <w:contextualSpacing/>
    </w:pPr>
  </w:style>
  <w:style w:type="character" w:styleId="Kommentarzeichen">
    <w:name w:val="annotation reference"/>
    <w:basedOn w:val="Absatz-Standardschriftart"/>
    <w:uiPriority w:val="99"/>
    <w:semiHidden/>
    <w:unhideWhenUsed/>
    <w:rsid w:val="00CD1D99"/>
    <w:rPr>
      <w:sz w:val="16"/>
      <w:szCs w:val="16"/>
    </w:rPr>
  </w:style>
  <w:style w:type="paragraph" w:styleId="Kommentartext">
    <w:name w:val="annotation text"/>
    <w:basedOn w:val="Standard"/>
    <w:link w:val="KommentartextZchn"/>
    <w:uiPriority w:val="99"/>
    <w:semiHidden/>
    <w:unhideWhenUsed/>
    <w:rsid w:val="00CD1D99"/>
    <w:rPr>
      <w:sz w:val="20"/>
    </w:rPr>
  </w:style>
  <w:style w:type="character" w:customStyle="1" w:styleId="KommentartextZchn">
    <w:name w:val="Kommentartext Zchn"/>
    <w:basedOn w:val="Absatz-Standardschriftart"/>
    <w:link w:val="Kommentartext"/>
    <w:uiPriority w:val="99"/>
    <w:semiHidden/>
    <w:rsid w:val="00CD1D99"/>
    <w:rPr>
      <w:rFonts w:ascii="Arial" w:hAnsi="Arial"/>
      <w:snapToGrid w:val="0"/>
    </w:rPr>
  </w:style>
  <w:style w:type="paragraph" w:styleId="Kommentarthema">
    <w:name w:val="annotation subject"/>
    <w:basedOn w:val="Kommentartext"/>
    <w:next w:val="Kommentartext"/>
    <w:link w:val="KommentarthemaZchn"/>
    <w:uiPriority w:val="99"/>
    <w:semiHidden/>
    <w:unhideWhenUsed/>
    <w:rsid w:val="00CD1D99"/>
    <w:rPr>
      <w:b/>
      <w:bCs/>
    </w:rPr>
  </w:style>
  <w:style w:type="character" w:customStyle="1" w:styleId="KommentarthemaZchn">
    <w:name w:val="Kommentarthema Zchn"/>
    <w:basedOn w:val="KommentartextZchn"/>
    <w:link w:val="Kommentarthema"/>
    <w:uiPriority w:val="99"/>
    <w:semiHidden/>
    <w:rsid w:val="00CD1D99"/>
    <w:rPr>
      <w:rFonts w:ascii="Arial" w:hAnsi="Arial"/>
      <w:b/>
      <w:bCs/>
      <w:snapToGrid w:val="0"/>
    </w:rPr>
  </w:style>
  <w:style w:type="paragraph" w:styleId="Funotentext">
    <w:name w:val="footnote text"/>
    <w:basedOn w:val="Standard"/>
    <w:link w:val="FunotentextZchn"/>
    <w:uiPriority w:val="99"/>
    <w:semiHidden/>
    <w:unhideWhenUsed/>
    <w:rsid w:val="008D050F"/>
    <w:rPr>
      <w:sz w:val="20"/>
    </w:rPr>
  </w:style>
  <w:style w:type="character" w:customStyle="1" w:styleId="FunotentextZchn">
    <w:name w:val="Fußnotentext Zchn"/>
    <w:basedOn w:val="Absatz-Standardschriftart"/>
    <w:link w:val="Funotentext"/>
    <w:uiPriority w:val="99"/>
    <w:semiHidden/>
    <w:rsid w:val="008D050F"/>
    <w:rPr>
      <w:rFonts w:ascii="Arial" w:hAnsi="Arial"/>
      <w:snapToGrid w:val="0"/>
    </w:rPr>
  </w:style>
  <w:style w:type="character" w:styleId="Funotenzeichen">
    <w:name w:val="footnote reference"/>
    <w:basedOn w:val="Absatz-Standardschriftart"/>
    <w:uiPriority w:val="99"/>
    <w:semiHidden/>
    <w:unhideWhenUsed/>
    <w:rsid w:val="008D050F"/>
    <w:rPr>
      <w:vertAlign w:val="superscript"/>
    </w:rPr>
  </w:style>
  <w:style w:type="paragraph" w:customStyle="1" w:styleId="Default">
    <w:name w:val="Default"/>
    <w:rsid w:val="001C367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I:\Vorlagen\IBB%20Logobogen%20blanc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66D21ACA113474B9551183410EF12EF"/>
        <w:category>
          <w:name w:val="Allgemein"/>
          <w:gallery w:val="placeholder"/>
        </w:category>
        <w:types>
          <w:type w:val="bbPlcHdr"/>
        </w:types>
        <w:behaviors>
          <w:behavior w:val="content"/>
        </w:behaviors>
        <w:guid w:val="{A2508B0F-ADB0-4862-8F32-13E82C73D2E1}"/>
      </w:docPartPr>
      <w:docPartBody>
        <w:p w:rsidR="00CE0439" w:rsidRDefault="009741D4" w:rsidP="009741D4">
          <w:pPr>
            <w:pStyle w:val="866D21ACA113474B9551183410EF12EF"/>
          </w:pPr>
          <w:r w:rsidRPr="00116BCB">
            <w:rPr>
              <w:rStyle w:val="Platzhaltertext"/>
              <w:rFonts w:eastAsiaTheme="minorHAnsi"/>
            </w:rPr>
            <w:t>Klicken Sie hier, um Text einzugeben.</w:t>
          </w:r>
        </w:p>
      </w:docPartBody>
    </w:docPart>
    <w:docPart>
      <w:docPartPr>
        <w:name w:val="0E27D889065C4BB2979034D2FDA820D2"/>
        <w:category>
          <w:name w:val="Allgemein"/>
          <w:gallery w:val="placeholder"/>
        </w:category>
        <w:types>
          <w:type w:val="bbPlcHdr"/>
        </w:types>
        <w:behaviors>
          <w:behavior w:val="content"/>
        </w:behaviors>
        <w:guid w:val="{4B6F31BD-408A-4816-B095-DDB61E1A2BD4}"/>
      </w:docPartPr>
      <w:docPartBody>
        <w:p w:rsidR="00CE0439" w:rsidRDefault="00A20A52" w:rsidP="00A20A52">
          <w:pPr>
            <w:pStyle w:val="0E27D889065C4BB2979034D2FDA820D21"/>
          </w:pPr>
          <w:r w:rsidRPr="00BF2AB6">
            <w:rPr>
              <w:rFonts w:eastAsia="Calibri" w:cs="Arial"/>
              <w:snapToGrid/>
              <w:color w:val="808080"/>
              <w:sz w:val="24"/>
              <w:szCs w:val="22"/>
              <w:bdr w:val="single" w:sz="4" w:space="0" w:color="auto"/>
              <w:lang w:eastAsia="en-US"/>
            </w:rPr>
            <w:t>Klicken Sie hier, um Text einzugeben.</w:t>
          </w:r>
        </w:p>
      </w:docPartBody>
    </w:docPart>
    <w:docPart>
      <w:docPartPr>
        <w:name w:val="CA1FFFBA5A8E4A4483368F064499560B"/>
        <w:category>
          <w:name w:val="Allgemein"/>
          <w:gallery w:val="placeholder"/>
        </w:category>
        <w:types>
          <w:type w:val="bbPlcHdr"/>
        </w:types>
        <w:behaviors>
          <w:behavior w:val="content"/>
        </w:behaviors>
        <w:guid w:val="{5A84A420-F5F4-4600-8695-398CCEF382B3}"/>
      </w:docPartPr>
      <w:docPartBody>
        <w:p w:rsidR="003A3B3A" w:rsidRDefault="00A20A52" w:rsidP="00A20A52">
          <w:pPr>
            <w:pStyle w:val="CA1FFFBA5A8E4A4483368F064499560B1"/>
          </w:pPr>
          <w:r w:rsidRPr="00BF2AB6">
            <w:rPr>
              <w:rFonts w:eastAsia="Calibri" w:cs="Arial"/>
              <w:snapToGrid/>
              <w:color w:val="808080"/>
              <w:sz w:val="20"/>
              <w:lang w:eastAsia="en-US"/>
            </w:rPr>
            <w:t>Klicken Sie hier, um Text einzugeben.</w:t>
          </w:r>
        </w:p>
      </w:docPartBody>
    </w:docPart>
    <w:docPart>
      <w:docPartPr>
        <w:name w:val="0FC5B138CE304525884D892A8854128B"/>
        <w:category>
          <w:name w:val="Allgemein"/>
          <w:gallery w:val="placeholder"/>
        </w:category>
        <w:types>
          <w:type w:val="bbPlcHdr"/>
        </w:types>
        <w:behaviors>
          <w:behavior w:val="content"/>
        </w:behaviors>
        <w:guid w:val="{F41B6588-89A5-483A-AE6C-565430FE6A2B}"/>
      </w:docPartPr>
      <w:docPartBody>
        <w:p w:rsidR="003A3B3A" w:rsidRDefault="00A20A52" w:rsidP="00A20A52">
          <w:pPr>
            <w:pStyle w:val="0FC5B138CE304525884D892A8854128B1"/>
          </w:pPr>
          <w:r w:rsidRPr="00BF2AB6">
            <w:rPr>
              <w:rFonts w:eastAsia="Calibri" w:cs="Arial"/>
              <w:snapToGrid/>
              <w:color w:val="808080"/>
              <w:sz w:val="20"/>
              <w:lang w:eastAsia="en-US"/>
            </w:rPr>
            <w:t>Klicken Sie hier, um Text einzugeben.</w:t>
          </w:r>
        </w:p>
      </w:docPartBody>
    </w:docPart>
    <w:docPart>
      <w:docPartPr>
        <w:name w:val="90C5722B161647DCBB71336C4EE31B9B"/>
        <w:category>
          <w:name w:val="Allgemein"/>
          <w:gallery w:val="placeholder"/>
        </w:category>
        <w:types>
          <w:type w:val="bbPlcHdr"/>
        </w:types>
        <w:behaviors>
          <w:behavior w:val="content"/>
        </w:behaviors>
        <w:guid w:val="{6F992251-80AE-4BE0-9743-5DB6435B4F78}"/>
      </w:docPartPr>
      <w:docPartBody>
        <w:p w:rsidR="003A3B3A" w:rsidRDefault="00A20A52" w:rsidP="00A20A52">
          <w:pPr>
            <w:pStyle w:val="90C5722B161647DCBB71336C4EE31B9B1"/>
          </w:pPr>
          <w:r w:rsidRPr="00BF2AB6">
            <w:rPr>
              <w:rFonts w:eastAsia="Calibri" w:cs="Arial"/>
              <w:snapToGrid/>
              <w:color w:val="808080"/>
              <w:sz w:val="20"/>
              <w:lang w:eastAsia="en-US"/>
            </w:rPr>
            <w:t>Klicken Sie hier, um Text einzugeben.</w:t>
          </w:r>
        </w:p>
      </w:docPartBody>
    </w:docPart>
    <w:docPart>
      <w:docPartPr>
        <w:name w:val="226D8818CFDA471AAEAEBCF53709FE93"/>
        <w:category>
          <w:name w:val="Allgemein"/>
          <w:gallery w:val="placeholder"/>
        </w:category>
        <w:types>
          <w:type w:val="bbPlcHdr"/>
        </w:types>
        <w:behaviors>
          <w:behavior w:val="content"/>
        </w:behaviors>
        <w:guid w:val="{9D56B914-2272-4C6E-AEB9-B8EEE93F76A3}"/>
      </w:docPartPr>
      <w:docPartBody>
        <w:p w:rsidR="003A3B3A" w:rsidRDefault="00A20A52" w:rsidP="00A20A52">
          <w:pPr>
            <w:pStyle w:val="226D8818CFDA471AAEAEBCF53709FE931"/>
          </w:pPr>
          <w:r w:rsidRPr="00BF2AB6">
            <w:rPr>
              <w:rFonts w:eastAsia="Calibri" w:cs="Arial"/>
              <w:snapToGrid/>
              <w:color w:val="808080"/>
              <w:sz w:val="20"/>
              <w:lang w:eastAsia="en-US"/>
            </w:rPr>
            <w:t>Klicken Sie hier, um Text einzugeben.</w:t>
          </w:r>
        </w:p>
      </w:docPartBody>
    </w:docPart>
    <w:docPart>
      <w:docPartPr>
        <w:name w:val="4D52FEED269F4EDBA1102125BD556BC8"/>
        <w:category>
          <w:name w:val="Allgemein"/>
          <w:gallery w:val="placeholder"/>
        </w:category>
        <w:types>
          <w:type w:val="bbPlcHdr"/>
        </w:types>
        <w:behaviors>
          <w:behavior w:val="content"/>
        </w:behaviors>
        <w:guid w:val="{1AB3AC62-EB42-4088-B3DF-CA39BABEF798}"/>
      </w:docPartPr>
      <w:docPartBody>
        <w:p w:rsidR="003A3B3A" w:rsidRDefault="00A20A52" w:rsidP="00A20A52">
          <w:pPr>
            <w:pStyle w:val="4D52FEED269F4EDBA1102125BD556BC81"/>
          </w:pPr>
          <w:r w:rsidRPr="00BF2AB6">
            <w:rPr>
              <w:rFonts w:eastAsia="Calibri" w:cs="Arial"/>
              <w:snapToGrid/>
              <w:color w:val="808080"/>
              <w:sz w:val="20"/>
              <w:lang w:eastAsia="en-US"/>
            </w:rPr>
            <w:t>Klicken Sie hier, um Text einzugeben.</w:t>
          </w:r>
        </w:p>
      </w:docPartBody>
    </w:docPart>
    <w:docPart>
      <w:docPartPr>
        <w:name w:val="76E23C2DE8AA4E148AB0C4C1DF51C1B3"/>
        <w:category>
          <w:name w:val="Allgemein"/>
          <w:gallery w:val="placeholder"/>
        </w:category>
        <w:types>
          <w:type w:val="bbPlcHdr"/>
        </w:types>
        <w:behaviors>
          <w:behavior w:val="content"/>
        </w:behaviors>
        <w:guid w:val="{F5D902AA-1CF7-4021-9FD1-51614EADF5CA}"/>
      </w:docPartPr>
      <w:docPartBody>
        <w:p w:rsidR="003A3B3A" w:rsidRDefault="00A20A52" w:rsidP="00A20A52">
          <w:pPr>
            <w:pStyle w:val="76E23C2DE8AA4E148AB0C4C1DF51C1B31"/>
          </w:pPr>
          <w:r w:rsidRPr="00BF2AB6">
            <w:rPr>
              <w:rFonts w:eastAsia="Calibri" w:cs="Arial"/>
              <w:snapToGrid/>
              <w:color w:val="808080"/>
              <w:sz w:val="20"/>
              <w:lang w:eastAsia="en-US"/>
            </w:rPr>
            <w:t>Klicken Sie hier, um Text einzugeben.</w:t>
          </w:r>
        </w:p>
      </w:docPartBody>
    </w:docPart>
    <w:docPart>
      <w:docPartPr>
        <w:name w:val="904D9C001D8B45BB9CE69AE8D1477266"/>
        <w:category>
          <w:name w:val="Allgemein"/>
          <w:gallery w:val="placeholder"/>
        </w:category>
        <w:types>
          <w:type w:val="bbPlcHdr"/>
        </w:types>
        <w:behaviors>
          <w:behavior w:val="content"/>
        </w:behaviors>
        <w:guid w:val="{248F090C-B91F-4CBD-8FF2-DAA3A113015D}"/>
      </w:docPartPr>
      <w:docPartBody>
        <w:p w:rsidR="003A3B3A" w:rsidRDefault="00A20A52" w:rsidP="00A20A52">
          <w:pPr>
            <w:pStyle w:val="904D9C001D8B45BB9CE69AE8D14772661"/>
          </w:pPr>
          <w:r w:rsidRPr="00BF2AB6">
            <w:rPr>
              <w:rFonts w:eastAsia="Calibri" w:cs="Arial"/>
              <w:snapToGrid/>
              <w:color w:val="808080"/>
              <w:sz w:val="20"/>
              <w:lang w:eastAsia="en-US"/>
            </w:rPr>
            <w:t>Klicken Sie hier, um Text einzugeben.</w:t>
          </w:r>
        </w:p>
      </w:docPartBody>
    </w:docPart>
    <w:docPart>
      <w:docPartPr>
        <w:name w:val="DCB6C5E85E594F9CAEE829371846F180"/>
        <w:category>
          <w:name w:val="Allgemein"/>
          <w:gallery w:val="placeholder"/>
        </w:category>
        <w:types>
          <w:type w:val="bbPlcHdr"/>
        </w:types>
        <w:behaviors>
          <w:behavior w:val="content"/>
        </w:behaviors>
        <w:guid w:val="{4E6A75A1-853D-4EA6-9138-81773971B6AD}"/>
      </w:docPartPr>
      <w:docPartBody>
        <w:p w:rsidR="003A3B3A" w:rsidRDefault="00A20A52" w:rsidP="00A20A52">
          <w:pPr>
            <w:pStyle w:val="DCB6C5E85E594F9CAEE829371846F1801"/>
          </w:pPr>
          <w:r w:rsidRPr="00BF2AB6">
            <w:rPr>
              <w:rFonts w:eastAsia="Calibri" w:cs="Arial"/>
              <w:snapToGrid/>
              <w:color w:val="808080"/>
              <w:sz w:val="20"/>
              <w:lang w:eastAsia="en-US"/>
            </w:rPr>
            <w:t>Klicken Sie hier, um Text einzugeben.</w:t>
          </w:r>
        </w:p>
      </w:docPartBody>
    </w:docPart>
    <w:docPart>
      <w:docPartPr>
        <w:name w:val="885340CF404B4E149C3C9B7658494426"/>
        <w:category>
          <w:name w:val="Allgemein"/>
          <w:gallery w:val="placeholder"/>
        </w:category>
        <w:types>
          <w:type w:val="bbPlcHdr"/>
        </w:types>
        <w:behaviors>
          <w:behavior w:val="content"/>
        </w:behaviors>
        <w:guid w:val="{A78682F7-94F7-4210-89CF-5256620EF227}"/>
      </w:docPartPr>
      <w:docPartBody>
        <w:p w:rsidR="003A3B3A" w:rsidRDefault="00A20A52" w:rsidP="00A20A52">
          <w:pPr>
            <w:pStyle w:val="885340CF404B4E149C3C9B76584944261"/>
          </w:pPr>
          <w:r w:rsidRPr="00BF2AB6">
            <w:rPr>
              <w:rFonts w:eastAsia="Calibri" w:cs="Arial"/>
              <w:snapToGrid/>
              <w:color w:val="808080"/>
              <w:sz w:val="20"/>
              <w:lang w:eastAsia="en-US"/>
            </w:rPr>
            <w:t>Klicken Sie hier, um Text einzugeben.</w:t>
          </w:r>
        </w:p>
      </w:docPartBody>
    </w:docPart>
    <w:docPart>
      <w:docPartPr>
        <w:name w:val="251FB6972F9C4C1FBCB90C612C3DF704"/>
        <w:category>
          <w:name w:val="Allgemein"/>
          <w:gallery w:val="placeholder"/>
        </w:category>
        <w:types>
          <w:type w:val="bbPlcHdr"/>
        </w:types>
        <w:behaviors>
          <w:behavior w:val="content"/>
        </w:behaviors>
        <w:guid w:val="{C2B3AB75-AB6A-4B3C-BDDA-DB81F5DA3186}"/>
      </w:docPartPr>
      <w:docPartBody>
        <w:p w:rsidR="003A3B3A" w:rsidRDefault="00A20A52" w:rsidP="00A20A52">
          <w:pPr>
            <w:pStyle w:val="251FB6972F9C4C1FBCB90C612C3DF7041"/>
          </w:pPr>
          <w:r w:rsidRPr="00BF2AB6">
            <w:rPr>
              <w:rFonts w:eastAsia="Calibri" w:cs="Arial"/>
              <w:snapToGrid/>
              <w:color w:val="808080"/>
              <w:sz w:val="20"/>
              <w:lang w:eastAsia="en-US"/>
            </w:rPr>
            <w:t>Klicken Sie hier, um Text einzugeben.</w:t>
          </w:r>
        </w:p>
      </w:docPartBody>
    </w:docPart>
    <w:docPart>
      <w:docPartPr>
        <w:name w:val="19B6725363154B228DCD2159E0990D7B"/>
        <w:category>
          <w:name w:val="Allgemein"/>
          <w:gallery w:val="placeholder"/>
        </w:category>
        <w:types>
          <w:type w:val="bbPlcHdr"/>
        </w:types>
        <w:behaviors>
          <w:behavior w:val="content"/>
        </w:behaviors>
        <w:guid w:val="{185AF69F-2E1D-499B-B5A4-003E9626E143}"/>
      </w:docPartPr>
      <w:docPartBody>
        <w:p w:rsidR="00CD529C" w:rsidRDefault="009F33E3" w:rsidP="009F33E3">
          <w:pPr>
            <w:pStyle w:val="19B6725363154B228DCD2159E0990D7B"/>
          </w:pPr>
          <w:r w:rsidRPr="004F5C02">
            <w:rPr>
              <w:rFonts w:ascii="Times New Roman" w:eastAsia="Calibri" w:hAnsi="Times New Roman"/>
              <w:color w:val="808080"/>
              <w:lang w:eastAsia="en-US"/>
            </w:rPr>
            <w:t>Klicken Sie hier, um Text einzugeben.</w:t>
          </w:r>
        </w:p>
      </w:docPartBody>
    </w:docPart>
    <w:docPart>
      <w:docPartPr>
        <w:name w:val="2BD9C15FC7E04F34AFE84588BFD69410"/>
        <w:category>
          <w:name w:val="Allgemein"/>
          <w:gallery w:val="placeholder"/>
        </w:category>
        <w:types>
          <w:type w:val="bbPlcHdr"/>
        </w:types>
        <w:behaviors>
          <w:behavior w:val="content"/>
        </w:behaviors>
        <w:guid w:val="{F640B0A4-33FC-4A6C-99F0-A396D9487091}"/>
      </w:docPartPr>
      <w:docPartBody>
        <w:p w:rsidR="00CD529C" w:rsidRDefault="00A20A52" w:rsidP="00A20A52">
          <w:pPr>
            <w:pStyle w:val="2BD9C15FC7E04F34AFE84588BFD694101"/>
          </w:pPr>
          <w:r w:rsidRPr="00BF2AB6">
            <w:rPr>
              <w:rStyle w:val="Platzhaltertext"/>
              <w:rFonts w:cs="Arial"/>
            </w:rPr>
            <w:t>Klicken Sie hier, um Text einzugeben.</w:t>
          </w:r>
        </w:p>
      </w:docPartBody>
    </w:docPart>
    <w:docPart>
      <w:docPartPr>
        <w:name w:val="211C491813564EE28C360374726CD215"/>
        <w:category>
          <w:name w:val="Allgemein"/>
          <w:gallery w:val="placeholder"/>
        </w:category>
        <w:types>
          <w:type w:val="bbPlcHdr"/>
        </w:types>
        <w:behaviors>
          <w:behavior w:val="content"/>
        </w:behaviors>
        <w:guid w:val="{57602518-FDA6-4D47-961B-045D5EBD975C}"/>
      </w:docPartPr>
      <w:docPartBody>
        <w:p w:rsidR="00CD529C" w:rsidRDefault="00A20A52" w:rsidP="00A20A52">
          <w:pPr>
            <w:pStyle w:val="211C491813564EE28C360374726CD2151"/>
          </w:pPr>
          <w:r w:rsidRPr="00BF2AB6">
            <w:rPr>
              <w:rStyle w:val="Platzhaltertext"/>
              <w:rFonts w:cs="Arial"/>
            </w:rPr>
            <w:t>Klicken Sie hier, um Text einzugeben.</w:t>
          </w:r>
        </w:p>
      </w:docPartBody>
    </w:docPart>
    <w:docPart>
      <w:docPartPr>
        <w:name w:val="5C0792FA55A149F0A4109589EF1DB720"/>
        <w:category>
          <w:name w:val="Allgemein"/>
          <w:gallery w:val="placeholder"/>
        </w:category>
        <w:types>
          <w:type w:val="bbPlcHdr"/>
        </w:types>
        <w:behaviors>
          <w:behavior w:val="content"/>
        </w:behaviors>
        <w:guid w:val="{776CBC50-C9E4-4895-851E-BD6DA7D3E815}"/>
      </w:docPartPr>
      <w:docPartBody>
        <w:p w:rsidR="00CD529C" w:rsidRDefault="00A20A52" w:rsidP="00A20A52">
          <w:pPr>
            <w:pStyle w:val="5C0792FA55A149F0A4109589EF1DB7201"/>
          </w:pPr>
          <w:r w:rsidRPr="00BF2AB6">
            <w:rPr>
              <w:rStyle w:val="Platzhaltertext"/>
              <w:rFonts w:cs="Arial"/>
            </w:rPr>
            <w:t>Klicken Sie hier, um Text einzugeben.</w:t>
          </w:r>
        </w:p>
      </w:docPartBody>
    </w:docPart>
    <w:docPart>
      <w:docPartPr>
        <w:name w:val="9116E38D960545719218E2D88347A330"/>
        <w:category>
          <w:name w:val="Allgemein"/>
          <w:gallery w:val="placeholder"/>
        </w:category>
        <w:types>
          <w:type w:val="bbPlcHdr"/>
        </w:types>
        <w:behaviors>
          <w:behavior w:val="content"/>
        </w:behaviors>
        <w:guid w:val="{F11B10EE-B1A0-4B19-A963-820135DE35EC}"/>
      </w:docPartPr>
      <w:docPartBody>
        <w:p w:rsidR="00CD529C" w:rsidRDefault="00A20A52" w:rsidP="00A20A52">
          <w:pPr>
            <w:pStyle w:val="9116E38D960545719218E2D88347A3301"/>
          </w:pPr>
          <w:r w:rsidRPr="00BF2AB6">
            <w:rPr>
              <w:rStyle w:val="Platzhaltertext"/>
              <w:rFonts w:cs="Arial"/>
            </w:rPr>
            <w:t>Klicken Sie hier, um Text einzugeben.</w:t>
          </w:r>
        </w:p>
      </w:docPartBody>
    </w:docPart>
    <w:docPart>
      <w:docPartPr>
        <w:name w:val="3F631CC98E6F4FF58F4416858BA08590"/>
        <w:category>
          <w:name w:val="Allgemein"/>
          <w:gallery w:val="placeholder"/>
        </w:category>
        <w:types>
          <w:type w:val="bbPlcHdr"/>
        </w:types>
        <w:behaviors>
          <w:behavior w:val="content"/>
        </w:behaviors>
        <w:guid w:val="{410109CD-5ADF-4E94-A2D2-6E4C43EAE8D7}"/>
      </w:docPartPr>
      <w:docPartBody>
        <w:p w:rsidR="00CD529C" w:rsidRDefault="00A20A52" w:rsidP="00A20A52">
          <w:pPr>
            <w:pStyle w:val="3F631CC98E6F4FF58F4416858BA085901"/>
          </w:pPr>
          <w:r w:rsidRPr="00BF2AB6">
            <w:rPr>
              <w:rStyle w:val="Platzhaltertext"/>
              <w:rFonts w:cs="Arial"/>
            </w:rPr>
            <w:t>Klicken Sie hier, um Text einzugeben.</w:t>
          </w:r>
        </w:p>
      </w:docPartBody>
    </w:docPart>
    <w:docPart>
      <w:docPartPr>
        <w:name w:val="A038612D325F4A27B275A1C857366B9B"/>
        <w:category>
          <w:name w:val="Allgemein"/>
          <w:gallery w:val="placeholder"/>
        </w:category>
        <w:types>
          <w:type w:val="bbPlcHdr"/>
        </w:types>
        <w:behaviors>
          <w:behavior w:val="content"/>
        </w:behaviors>
        <w:guid w:val="{9BBCD0AB-CFA0-4557-BD61-8DF040DC3CFA}"/>
      </w:docPartPr>
      <w:docPartBody>
        <w:p w:rsidR="00CD529C" w:rsidRDefault="00A20A52" w:rsidP="00A20A52">
          <w:pPr>
            <w:pStyle w:val="A038612D325F4A27B275A1C857366B9B1"/>
          </w:pPr>
          <w:r w:rsidRPr="00BF2AB6">
            <w:rPr>
              <w:rStyle w:val="Platzhaltertext"/>
              <w:rFonts w:cs="Arial"/>
            </w:rPr>
            <w:t>Klicken Sie hier, um Text einzugeben.</w:t>
          </w:r>
        </w:p>
      </w:docPartBody>
    </w:docPart>
    <w:docPart>
      <w:docPartPr>
        <w:name w:val="1E2EADC7B33444BCA13D71D1F9D1A594"/>
        <w:category>
          <w:name w:val="Allgemein"/>
          <w:gallery w:val="placeholder"/>
        </w:category>
        <w:types>
          <w:type w:val="bbPlcHdr"/>
        </w:types>
        <w:behaviors>
          <w:behavior w:val="content"/>
        </w:behaviors>
        <w:guid w:val="{0A7042A0-1F9D-4C38-BD4C-AFD501E5A103}"/>
      </w:docPartPr>
      <w:docPartBody>
        <w:p w:rsidR="00CD529C" w:rsidRDefault="00A20A52" w:rsidP="00A20A52">
          <w:pPr>
            <w:pStyle w:val="1E2EADC7B33444BCA13D71D1F9D1A5941"/>
          </w:pPr>
          <w:r w:rsidRPr="00BF2AB6">
            <w:rPr>
              <w:rStyle w:val="Platzhaltertext"/>
              <w:rFonts w:cs="Arial"/>
            </w:rPr>
            <w:t>Klicken Sie hier, um Text einzugeben.</w:t>
          </w:r>
        </w:p>
      </w:docPartBody>
    </w:docPart>
    <w:docPart>
      <w:docPartPr>
        <w:name w:val="D89A2DFDB7FC439B81DFE87AC80F4151"/>
        <w:category>
          <w:name w:val="Allgemein"/>
          <w:gallery w:val="placeholder"/>
        </w:category>
        <w:types>
          <w:type w:val="bbPlcHdr"/>
        </w:types>
        <w:behaviors>
          <w:behavior w:val="content"/>
        </w:behaviors>
        <w:guid w:val="{2FDA86BC-C63D-466B-A65E-6472E8C373C3}"/>
      </w:docPartPr>
      <w:docPartBody>
        <w:p w:rsidR="00CD529C" w:rsidRDefault="00A20A52" w:rsidP="00A20A52">
          <w:pPr>
            <w:pStyle w:val="D89A2DFDB7FC439B81DFE87AC80F41511"/>
          </w:pPr>
          <w:r w:rsidRPr="00BF2AB6">
            <w:rPr>
              <w:rStyle w:val="Platzhaltertext"/>
              <w:rFonts w:cs="Arial"/>
            </w:rPr>
            <w:t>Klicken Sie hier, um Text einzugeben.</w:t>
          </w:r>
        </w:p>
      </w:docPartBody>
    </w:docPart>
    <w:docPart>
      <w:docPartPr>
        <w:name w:val="E127DF2112F14AB89053E47C27D7925F"/>
        <w:category>
          <w:name w:val="Allgemein"/>
          <w:gallery w:val="placeholder"/>
        </w:category>
        <w:types>
          <w:type w:val="bbPlcHdr"/>
        </w:types>
        <w:behaviors>
          <w:behavior w:val="content"/>
        </w:behaviors>
        <w:guid w:val="{ABEAC608-68AB-40F2-8091-9D6A5914C8EE}"/>
      </w:docPartPr>
      <w:docPartBody>
        <w:p w:rsidR="00CD529C" w:rsidRDefault="00A20A52" w:rsidP="00A20A52">
          <w:pPr>
            <w:pStyle w:val="E127DF2112F14AB89053E47C27D7925F1"/>
          </w:pPr>
          <w:r w:rsidRPr="00BF2AB6">
            <w:rPr>
              <w:rStyle w:val="Platzhaltertext"/>
              <w:rFonts w:cs="Arial"/>
            </w:rPr>
            <w:t>Klicken Sie hier, um Text einzugeben.</w:t>
          </w:r>
        </w:p>
      </w:docPartBody>
    </w:docPart>
    <w:docPart>
      <w:docPartPr>
        <w:name w:val="A5CD1F5491954B908B0CB3C99560CAE7"/>
        <w:category>
          <w:name w:val="Allgemein"/>
          <w:gallery w:val="placeholder"/>
        </w:category>
        <w:types>
          <w:type w:val="bbPlcHdr"/>
        </w:types>
        <w:behaviors>
          <w:behavior w:val="content"/>
        </w:behaviors>
        <w:guid w:val="{1628E4DE-1CFE-412B-9865-B9AFCDE07469}"/>
      </w:docPartPr>
      <w:docPartBody>
        <w:p w:rsidR="00CD529C" w:rsidRDefault="00A20A52" w:rsidP="00A20A52">
          <w:pPr>
            <w:pStyle w:val="A5CD1F5491954B908B0CB3C99560CAE71"/>
          </w:pPr>
          <w:r w:rsidRPr="00BF2AB6">
            <w:rPr>
              <w:rStyle w:val="Platzhaltertext"/>
              <w:rFonts w:cs="Arial"/>
            </w:rPr>
            <w:t>Klicken Sie hier, um Text einzugeben.</w:t>
          </w:r>
        </w:p>
      </w:docPartBody>
    </w:docPart>
    <w:docPart>
      <w:docPartPr>
        <w:name w:val="E8FD0A5B2FC84E9CB469FB8D26FD71EC"/>
        <w:category>
          <w:name w:val="Allgemein"/>
          <w:gallery w:val="placeholder"/>
        </w:category>
        <w:types>
          <w:type w:val="bbPlcHdr"/>
        </w:types>
        <w:behaviors>
          <w:behavior w:val="content"/>
        </w:behaviors>
        <w:guid w:val="{4D807DF1-7491-4DA5-9E21-5BF5240B3C7A}"/>
      </w:docPartPr>
      <w:docPartBody>
        <w:p w:rsidR="00CD529C" w:rsidRDefault="00A20A52" w:rsidP="00A20A52">
          <w:pPr>
            <w:pStyle w:val="E8FD0A5B2FC84E9CB469FB8D26FD71EC1"/>
          </w:pPr>
          <w:r w:rsidRPr="00BF2AB6">
            <w:rPr>
              <w:rStyle w:val="Platzhaltertext"/>
              <w:rFonts w:cs="Arial"/>
            </w:rPr>
            <w:t>Klicken Sie hier, um Text einzugeben.</w:t>
          </w:r>
        </w:p>
      </w:docPartBody>
    </w:docPart>
    <w:docPart>
      <w:docPartPr>
        <w:name w:val="1976B26BDF7744BFAD9D5E370812935A"/>
        <w:category>
          <w:name w:val="Allgemein"/>
          <w:gallery w:val="placeholder"/>
        </w:category>
        <w:types>
          <w:type w:val="bbPlcHdr"/>
        </w:types>
        <w:behaviors>
          <w:behavior w:val="content"/>
        </w:behaviors>
        <w:guid w:val="{861DCDCE-8B89-40BB-93E0-2CFB59006BDB}"/>
      </w:docPartPr>
      <w:docPartBody>
        <w:p w:rsidR="00CD529C" w:rsidRDefault="00A20A52" w:rsidP="00A20A52">
          <w:pPr>
            <w:pStyle w:val="1976B26BDF7744BFAD9D5E370812935A1"/>
          </w:pPr>
          <w:r w:rsidRPr="00BF2AB6">
            <w:rPr>
              <w:rStyle w:val="Platzhaltertext"/>
              <w:rFonts w:cs="Arial"/>
            </w:rPr>
            <w:t>Klicken Sie hier, um Text einzugeben.</w:t>
          </w:r>
        </w:p>
      </w:docPartBody>
    </w:docPart>
    <w:docPart>
      <w:docPartPr>
        <w:name w:val="A847FD044AD849DF847B05E88F59BB20"/>
        <w:category>
          <w:name w:val="Allgemein"/>
          <w:gallery w:val="placeholder"/>
        </w:category>
        <w:types>
          <w:type w:val="bbPlcHdr"/>
        </w:types>
        <w:behaviors>
          <w:behavior w:val="content"/>
        </w:behaviors>
        <w:guid w:val="{F9E03064-7E58-4732-BE4B-6D7FA2E17B57}"/>
      </w:docPartPr>
      <w:docPartBody>
        <w:p w:rsidR="00CD529C" w:rsidRDefault="009F33E3" w:rsidP="009F33E3">
          <w:pPr>
            <w:pStyle w:val="A847FD044AD849DF847B05E88F59BB20"/>
          </w:pPr>
          <w:r w:rsidRPr="004F5C02">
            <w:rPr>
              <w:rFonts w:ascii="Times New Roman" w:eastAsia="Calibri" w:hAnsi="Times New Roman"/>
              <w:color w:val="808080"/>
              <w:lang w:eastAsia="en-US"/>
            </w:rPr>
            <w:t>Klicken Sie hier, um Text einzugeben.</w:t>
          </w:r>
        </w:p>
      </w:docPartBody>
    </w:docPart>
    <w:docPart>
      <w:docPartPr>
        <w:name w:val="0EA8E495503E4B4DA14AB6E1506A5D93"/>
        <w:category>
          <w:name w:val="Allgemein"/>
          <w:gallery w:val="placeholder"/>
        </w:category>
        <w:types>
          <w:type w:val="bbPlcHdr"/>
        </w:types>
        <w:behaviors>
          <w:behavior w:val="content"/>
        </w:behaviors>
        <w:guid w:val="{ADA657B3-1C63-43B4-8F4E-9EA9CDE39481}"/>
      </w:docPartPr>
      <w:docPartBody>
        <w:p w:rsidR="00CD529C" w:rsidRDefault="00A20A52" w:rsidP="00A20A52">
          <w:pPr>
            <w:pStyle w:val="0EA8E495503E4B4DA14AB6E1506A5D931"/>
          </w:pPr>
          <w:r w:rsidRPr="00BF2AB6">
            <w:rPr>
              <w:rFonts w:eastAsia="Calibri" w:cs="Arial"/>
              <w:snapToGrid/>
              <w:color w:val="808080"/>
              <w:sz w:val="24"/>
              <w:szCs w:val="24"/>
            </w:rPr>
            <w:t>Klicken Sie hier, um Text einzugeben.</w:t>
          </w:r>
        </w:p>
      </w:docPartBody>
    </w:docPart>
    <w:docPart>
      <w:docPartPr>
        <w:name w:val="D4031531C9FC46CD91C0C47BE321C4F0"/>
        <w:category>
          <w:name w:val="Allgemein"/>
          <w:gallery w:val="placeholder"/>
        </w:category>
        <w:types>
          <w:type w:val="bbPlcHdr"/>
        </w:types>
        <w:behaviors>
          <w:behavior w:val="content"/>
        </w:behaviors>
        <w:guid w:val="{FBC57F25-9C86-4D9B-98EB-F2356BC591E0}"/>
      </w:docPartPr>
      <w:docPartBody>
        <w:p w:rsidR="00CD529C" w:rsidRDefault="00A20A52" w:rsidP="00A20A52">
          <w:pPr>
            <w:pStyle w:val="D4031531C9FC46CD91C0C47BE321C4F01"/>
          </w:pPr>
          <w:r w:rsidRPr="00BF2AB6">
            <w:rPr>
              <w:rFonts w:eastAsia="Calibri" w:cs="Arial"/>
              <w:snapToGrid/>
              <w:color w:val="808080"/>
              <w:sz w:val="24"/>
              <w:szCs w:val="24"/>
            </w:rPr>
            <w:t>Klicken Sie hier, um Text einzugeben.</w:t>
          </w:r>
        </w:p>
      </w:docPartBody>
    </w:docPart>
    <w:docPart>
      <w:docPartPr>
        <w:name w:val="9A2CCF3A5B274E9C9C7ABB1327FD23BF"/>
        <w:category>
          <w:name w:val="Allgemein"/>
          <w:gallery w:val="placeholder"/>
        </w:category>
        <w:types>
          <w:type w:val="bbPlcHdr"/>
        </w:types>
        <w:behaviors>
          <w:behavior w:val="content"/>
        </w:behaviors>
        <w:guid w:val="{BDB239A9-B534-4AC9-B6CE-CFD21A59FF31}"/>
      </w:docPartPr>
      <w:docPartBody>
        <w:p w:rsidR="00CD529C" w:rsidRDefault="00A20A52" w:rsidP="00A20A52">
          <w:pPr>
            <w:pStyle w:val="9A2CCF3A5B274E9C9C7ABB1327FD23BF1"/>
          </w:pPr>
          <w:r w:rsidRPr="00BF2AB6">
            <w:rPr>
              <w:rFonts w:eastAsia="Calibri" w:cs="Arial"/>
              <w:snapToGrid/>
              <w:color w:val="808080"/>
              <w:sz w:val="24"/>
              <w:szCs w:val="24"/>
            </w:rPr>
            <w:t>Klicken Sie hier, um Text einzugeben.</w:t>
          </w:r>
        </w:p>
      </w:docPartBody>
    </w:docPart>
    <w:docPart>
      <w:docPartPr>
        <w:name w:val="01B401C55FFE47C9BE9C1A3B330A32E5"/>
        <w:category>
          <w:name w:val="Allgemein"/>
          <w:gallery w:val="placeholder"/>
        </w:category>
        <w:types>
          <w:type w:val="bbPlcHdr"/>
        </w:types>
        <w:behaviors>
          <w:behavior w:val="content"/>
        </w:behaviors>
        <w:guid w:val="{997D2392-5CC1-4F6C-ACEC-6533C3C99047}"/>
      </w:docPartPr>
      <w:docPartBody>
        <w:p w:rsidR="00CD529C" w:rsidRDefault="00A20A52" w:rsidP="00A20A52">
          <w:pPr>
            <w:pStyle w:val="01B401C55FFE47C9BE9C1A3B330A32E51"/>
          </w:pPr>
          <w:r w:rsidRPr="00BF2AB6">
            <w:rPr>
              <w:rFonts w:eastAsia="Calibri" w:cs="Arial"/>
              <w:snapToGrid/>
              <w:color w:val="808080"/>
              <w:sz w:val="24"/>
              <w:szCs w:val="24"/>
            </w:rPr>
            <w:t>Klicken Sie hier, um Text einzugeben.</w:t>
          </w:r>
        </w:p>
      </w:docPartBody>
    </w:docPart>
    <w:docPart>
      <w:docPartPr>
        <w:name w:val="E3E21180FE9742D598DB0B127A370EE5"/>
        <w:category>
          <w:name w:val="Allgemein"/>
          <w:gallery w:val="placeholder"/>
        </w:category>
        <w:types>
          <w:type w:val="bbPlcHdr"/>
        </w:types>
        <w:behaviors>
          <w:behavior w:val="content"/>
        </w:behaviors>
        <w:guid w:val="{94B0D9D3-1C23-4984-958F-8F61479CEF16}"/>
      </w:docPartPr>
      <w:docPartBody>
        <w:p w:rsidR="00CD529C" w:rsidRDefault="00A20A52" w:rsidP="00A20A52">
          <w:pPr>
            <w:pStyle w:val="E3E21180FE9742D598DB0B127A370EE51"/>
          </w:pPr>
          <w:r w:rsidRPr="00BF2AB6">
            <w:rPr>
              <w:rFonts w:eastAsia="Calibri" w:cs="Arial"/>
              <w:snapToGrid/>
              <w:color w:val="808080"/>
              <w:sz w:val="24"/>
              <w:szCs w:val="24"/>
            </w:rPr>
            <w:t>Klicken Sie hier, um Text einzugeben.</w:t>
          </w:r>
        </w:p>
      </w:docPartBody>
    </w:docPart>
    <w:docPart>
      <w:docPartPr>
        <w:name w:val="26DBCE2C24E64F1CBB61E377C407C6D9"/>
        <w:category>
          <w:name w:val="Allgemein"/>
          <w:gallery w:val="placeholder"/>
        </w:category>
        <w:types>
          <w:type w:val="bbPlcHdr"/>
        </w:types>
        <w:behaviors>
          <w:behavior w:val="content"/>
        </w:behaviors>
        <w:guid w:val="{E047B959-E4F3-4449-A7E1-318827A470FF}"/>
      </w:docPartPr>
      <w:docPartBody>
        <w:p w:rsidR="00CD529C" w:rsidRDefault="00A20A52" w:rsidP="00A20A52">
          <w:pPr>
            <w:pStyle w:val="26DBCE2C24E64F1CBB61E377C407C6D91"/>
          </w:pPr>
          <w:r w:rsidRPr="00BF2AB6">
            <w:rPr>
              <w:rFonts w:eastAsia="Calibri" w:cs="Arial"/>
              <w:snapToGrid/>
              <w:color w:val="808080"/>
              <w:sz w:val="24"/>
              <w:szCs w:val="24"/>
            </w:rPr>
            <w:t>Klicken Sie hier, um Text einzugeben.</w:t>
          </w:r>
        </w:p>
      </w:docPartBody>
    </w:docPart>
    <w:docPart>
      <w:docPartPr>
        <w:name w:val="78C234E1DB5A48FD81DC991E068ADDCF"/>
        <w:category>
          <w:name w:val="Allgemein"/>
          <w:gallery w:val="placeholder"/>
        </w:category>
        <w:types>
          <w:type w:val="bbPlcHdr"/>
        </w:types>
        <w:behaviors>
          <w:behavior w:val="content"/>
        </w:behaviors>
        <w:guid w:val="{15A1B26E-5D62-4CD1-8E08-0C5C9FEE292B}"/>
      </w:docPartPr>
      <w:docPartBody>
        <w:p w:rsidR="00CD529C" w:rsidRDefault="00A20A52" w:rsidP="00A20A52">
          <w:pPr>
            <w:pStyle w:val="78C234E1DB5A48FD81DC991E068ADDCF1"/>
          </w:pPr>
          <w:r w:rsidRPr="00BF2AB6">
            <w:rPr>
              <w:rFonts w:eastAsia="Calibri" w:cs="Arial"/>
              <w:snapToGrid/>
              <w:color w:val="808080"/>
              <w:sz w:val="24"/>
              <w:szCs w:val="24"/>
            </w:rPr>
            <w:t>Klicken Sie hier, um Text einzugeben.</w:t>
          </w:r>
        </w:p>
      </w:docPartBody>
    </w:docPart>
    <w:docPart>
      <w:docPartPr>
        <w:name w:val="29D431EA59DC49C68E3602260710618A"/>
        <w:category>
          <w:name w:val="Allgemein"/>
          <w:gallery w:val="placeholder"/>
        </w:category>
        <w:types>
          <w:type w:val="bbPlcHdr"/>
        </w:types>
        <w:behaviors>
          <w:behavior w:val="content"/>
        </w:behaviors>
        <w:guid w:val="{4E1A641A-B31A-4309-9E77-38A1EBB42095}"/>
      </w:docPartPr>
      <w:docPartBody>
        <w:p w:rsidR="00CD529C" w:rsidRDefault="00A20A52" w:rsidP="00A20A52">
          <w:pPr>
            <w:pStyle w:val="29D431EA59DC49C68E3602260710618A1"/>
          </w:pPr>
          <w:r w:rsidRPr="00BF2AB6">
            <w:rPr>
              <w:rFonts w:eastAsia="Calibri" w:cs="Arial"/>
              <w:snapToGrid/>
              <w:color w:val="808080"/>
              <w:sz w:val="24"/>
              <w:szCs w:val="24"/>
            </w:rPr>
            <w:t>Klicken Sie hier, um Text einzugeben.</w:t>
          </w:r>
        </w:p>
      </w:docPartBody>
    </w:docPart>
    <w:docPart>
      <w:docPartPr>
        <w:name w:val="EF29910428554EBBB9B2253FAA58DF9F"/>
        <w:category>
          <w:name w:val="Allgemein"/>
          <w:gallery w:val="placeholder"/>
        </w:category>
        <w:types>
          <w:type w:val="bbPlcHdr"/>
        </w:types>
        <w:behaviors>
          <w:behavior w:val="content"/>
        </w:behaviors>
        <w:guid w:val="{151C20EA-2376-4973-B5CF-378D1E1BE425}"/>
      </w:docPartPr>
      <w:docPartBody>
        <w:p w:rsidR="00CD529C" w:rsidRDefault="00A20A52" w:rsidP="00A20A52">
          <w:pPr>
            <w:pStyle w:val="EF29910428554EBBB9B2253FAA58DF9F1"/>
          </w:pPr>
          <w:r w:rsidRPr="00BF2AB6">
            <w:rPr>
              <w:rFonts w:eastAsia="Calibri" w:cs="Arial"/>
              <w:snapToGrid/>
              <w:color w:val="808080"/>
              <w:sz w:val="24"/>
              <w:szCs w:val="24"/>
            </w:rPr>
            <w:t>Klicken Sie hier, um Text einzugeben.</w:t>
          </w:r>
        </w:p>
      </w:docPartBody>
    </w:docPart>
    <w:docPart>
      <w:docPartPr>
        <w:name w:val="BB469985F83049C79CA20484398AC5C0"/>
        <w:category>
          <w:name w:val="Allgemein"/>
          <w:gallery w:val="placeholder"/>
        </w:category>
        <w:types>
          <w:type w:val="bbPlcHdr"/>
        </w:types>
        <w:behaviors>
          <w:behavior w:val="content"/>
        </w:behaviors>
        <w:guid w:val="{CDA2283F-42A3-4599-89DC-12779B76B85D}"/>
      </w:docPartPr>
      <w:docPartBody>
        <w:p w:rsidR="00CD529C" w:rsidRDefault="00A20A52" w:rsidP="00A20A52">
          <w:pPr>
            <w:pStyle w:val="BB469985F83049C79CA20484398AC5C01"/>
          </w:pPr>
          <w:r w:rsidRPr="00BF2AB6">
            <w:rPr>
              <w:rFonts w:eastAsia="Calibri" w:cs="Arial"/>
              <w:snapToGrid/>
              <w:color w:val="808080"/>
              <w:sz w:val="24"/>
              <w:szCs w:val="24"/>
            </w:rPr>
            <w:t>Klicken Sie hier, um Text einzugeben.</w:t>
          </w:r>
        </w:p>
      </w:docPartBody>
    </w:docPart>
    <w:docPart>
      <w:docPartPr>
        <w:name w:val="FE8A16BF9321499EA09560E1ABDE1193"/>
        <w:category>
          <w:name w:val="Allgemein"/>
          <w:gallery w:val="placeholder"/>
        </w:category>
        <w:types>
          <w:type w:val="bbPlcHdr"/>
        </w:types>
        <w:behaviors>
          <w:behavior w:val="content"/>
        </w:behaviors>
        <w:guid w:val="{681DE3C8-360E-4BBA-9354-A348DF764B56}"/>
      </w:docPartPr>
      <w:docPartBody>
        <w:p w:rsidR="00000000" w:rsidRDefault="00A20A52" w:rsidP="00A20A52">
          <w:pPr>
            <w:pStyle w:val="FE8A16BF9321499EA09560E1ABDE1193"/>
          </w:pPr>
          <w:r w:rsidRPr="00116BCB">
            <w:rPr>
              <w:rStyle w:val="Platzhaltertext"/>
              <w:rFonts w:eastAsiaTheme="minorHAnsi"/>
            </w:rPr>
            <w:t>Klicken Sie hier, um Text einzugeben.</w:t>
          </w:r>
        </w:p>
      </w:docPartBody>
    </w:docPart>
    <w:docPart>
      <w:docPartPr>
        <w:name w:val="AC0158ECD96A437D927F198B63520EE2"/>
        <w:category>
          <w:name w:val="Allgemein"/>
          <w:gallery w:val="placeholder"/>
        </w:category>
        <w:types>
          <w:type w:val="bbPlcHdr"/>
        </w:types>
        <w:behaviors>
          <w:behavior w:val="content"/>
        </w:behaviors>
        <w:guid w:val="{CAB05354-8D0A-40F7-A538-03D3823CE3CD}"/>
      </w:docPartPr>
      <w:docPartBody>
        <w:p w:rsidR="00000000" w:rsidRDefault="00A20A52" w:rsidP="00A20A52">
          <w:pPr>
            <w:pStyle w:val="AC0158ECD96A437D927F198B63520EE2"/>
          </w:pPr>
          <w:r w:rsidRPr="00BF2AB6">
            <w:rPr>
              <w:rStyle w:val="Platzhaltertext"/>
              <w:rFonts w:cs="Arial"/>
            </w:rPr>
            <w:t>Klicken oder tippen Sie hier, um Text einzugeben.</w:t>
          </w:r>
        </w:p>
      </w:docPartBody>
    </w:docPart>
    <w:docPart>
      <w:docPartPr>
        <w:name w:val="0326FB32E9AB492595888948BE02332A"/>
        <w:category>
          <w:name w:val="Allgemein"/>
          <w:gallery w:val="placeholder"/>
        </w:category>
        <w:types>
          <w:type w:val="bbPlcHdr"/>
        </w:types>
        <w:behaviors>
          <w:behavior w:val="content"/>
        </w:behaviors>
        <w:guid w:val="{71A269BA-6864-4E53-91E6-31202F58908E}"/>
      </w:docPartPr>
      <w:docPartBody>
        <w:p w:rsidR="00000000" w:rsidRDefault="00A20A52" w:rsidP="00A20A52">
          <w:pPr>
            <w:pStyle w:val="0326FB32E9AB492595888948BE02332A"/>
          </w:pPr>
          <w:r w:rsidRPr="00BF2AB6">
            <w:rPr>
              <w:rFonts w:eastAsia="Calibri" w:cs="Arial"/>
              <w:snapToGrid/>
              <w:color w:val="808080"/>
              <w:sz w:val="24"/>
              <w:szCs w:val="24"/>
            </w:rPr>
            <w:t>Klicken Sie hier, um Text einzugeben.</w:t>
          </w:r>
        </w:p>
      </w:docPartBody>
    </w:docPart>
    <w:docPart>
      <w:docPartPr>
        <w:name w:val="EA87C953A5A248D6BB16A3C96B682DE5"/>
        <w:category>
          <w:name w:val="Allgemein"/>
          <w:gallery w:val="placeholder"/>
        </w:category>
        <w:types>
          <w:type w:val="bbPlcHdr"/>
        </w:types>
        <w:behaviors>
          <w:behavior w:val="content"/>
        </w:behaviors>
        <w:guid w:val="{04F9078D-DCBE-4734-BA5F-75847731A1F9}"/>
      </w:docPartPr>
      <w:docPartBody>
        <w:p w:rsidR="00000000" w:rsidRDefault="00A20A52" w:rsidP="00A20A52">
          <w:pPr>
            <w:pStyle w:val="EA87C953A5A248D6BB16A3C96B682DE5"/>
          </w:pPr>
          <w:r w:rsidRPr="00BF2AB6">
            <w:rPr>
              <w:rFonts w:eastAsia="Calibri" w:cs="Arial"/>
              <w:snapToGrid/>
              <w:color w:val="808080"/>
              <w:sz w:val="24"/>
              <w:szCs w:val="24"/>
            </w:rPr>
            <w:t>Klicken Sie hier, um Text einzugeben.</w:t>
          </w:r>
        </w:p>
      </w:docPartBody>
    </w:docPart>
    <w:docPart>
      <w:docPartPr>
        <w:name w:val="32C4B43EF9A049628A8B6474A3429DFC"/>
        <w:category>
          <w:name w:val="Allgemein"/>
          <w:gallery w:val="placeholder"/>
        </w:category>
        <w:types>
          <w:type w:val="bbPlcHdr"/>
        </w:types>
        <w:behaviors>
          <w:behavior w:val="content"/>
        </w:behaviors>
        <w:guid w:val="{28A74270-835D-4BE6-93C7-55AFB5F3D158}"/>
      </w:docPartPr>
      <w:docPartBody>
        <w:p w:rsidR="00000000" w:rsidRDefault="00A20A52" w:rsidP="00A20A52">
          <w:pPr>
            <w:pStyle w:val="32C4B43EF9A049628A8B6474A3429DFC"/>
          </w:pPr>
          <w:r w:rsidRPr="00BF2AB6">
            <w:rPr>
              <w:rFonts w:eastAsia="Calibri" w:cs="Arial"/>
              <w:snapToGrid/>
              <w:color w:val="808080"/>
              <w:sz w:val="24"/>
              <w:szCs w:val="24"/>
            </w:rPr>
            <w:t>Klicken Sie hier, um Text einzugeben.</w:t>
          </w:r>
        </w:p>
      </w:docPartBody>
    </w:docPart>
    <w:docPart>
      <w:docPartPr>
        <w:name w:val="67121D853AE4429EA7A617A64271B054"/>
        <w:category>
          <w:name w:val="Allgemein"/>
          <w:gallery w:val="placeholder"/>
        </w:category>
        <w:types>
          <w:type w:val="bbPlcHdr"/>
        </w:types>
        <w:behaviors>
          <w:behavior w:val="content"/>
        </w:behaviors>
        <w:guid w:val="{9FC41F5D-DE06-45DA-8E8B-73E14521E3D2}"/>
      </w:docPartPr>
      <w:docPartBody>
        <w:p w:rsidR="00000000" w:rsidRDefault="00A20A52" w:rsidP="00A20A52">
          <w:pPr>
            <w:pStyle w:val="67121D853AE4429EA7A617A64271B054"/>
          </w:pPr>
          <w:r w:rsidRPr="00BF2AB6">
            <w:rPr>
              <w:rFonts w:eastAsia="Calibri" w:cs="Arial"/>
              <w:snapToGrid/>
              <w:color w:val="808080"/>
              <w:sz w:val="24"/>
              <w:szCs w:val="24"/>
            </w:rPr>
            <w:t>Klicken Sie hier, um Text einzugeben.</w:t>
          </w:r>
        </w:p>
      </w:docPartBody>
    </w:docPart>
    <w:docPart>
      <w:docPartPr>
        <w:name w:val="101E2D9D7D4C4A998CB65AAD0ED71215"/>
        <w:category>
          <w:name w:val="Allgemein"/>
          <w:gallery w:val="placeholder"/>
        </w:category>
        <w:types>
          <w:type w:val="bbPlcHdr"/>
        </w:types>
        <w:behaviors>
          <w:behavior w:val="content"/>
        </w:behaviors>
        <w:guid w:val="{B281A876-37D0-4DBA-B728-A74826BA1252}"/>
      </w:docPartPr>
      <w:docPartBody>
        <w:p w:rsidR="00000000" w:rsidRDefault="00A20A52" w:rsidP="00A20A52">
          <w:pPr>
            <w:pStyle w:val="101E2D9D7D4C4A998CB65AAD0ED71215"/>
          </w:pPr>
          <w:r w:rsidRPr="00116BCB">
            <w:rPr>
              <w:rStyle w:val="Platzhaltertext"/>
              <w:rFonts w:eastAsiaTheme="minorHAnsi"/>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1D4"/>
    <w:rsid w:val="003A3B3A"/>
    <w:rsid w:val="005358D1"/>
    <w:rsid w:val="0067655F"/>
    <w:rsid w:val="007233EE"/>
    <w:rsid w:val="009741D4"/>
    <w:rsid w:val="009F33E3"/>
    <w:rsid w:val="00A20A52"/>
    <w:rsid w:val="00CD529C"/>
    <w:rsid w:val="00CE04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20A52"/>
    <w:rPr>
      <w:color w:val="808080"/>
    </w:rPr>
  </w:style>
  <w:style w:type="paragraph" w:customStyle="1" w:styleId="866D21ACA113474B9551183410EF12EF">
    <w:name w:val="866D21ACA113474B9551183410EF12EF"/>
    <w:rsid w:val="009741D4"/>
  </w:style>
  <w:style w:type="paragraph" w:customStyle="1" w:styleId="7B21097AEB124DCFB52333111FFB3FC8">
    <w:name w:val="7B21097AEB124DCFB52333111FFB3FC8"/>
    <w:rsid w:val="009741D4"/>
  </w:style>
  <w:style w:type="paragraph" w:customStyle="1" w:styleId="0E27D889065C4BB2979034D2FDA820D2">
    <w:name w:val="0E27D889065C4BB2979034D2FDA820D2"/>
    <w:rsid w:val="009741D4"/>
  </w:style>
  <w:style w:type="paragraph" w:customStyle="1" w:styleId="68C52DD0732D48A9A5B8DD9CDCC36AE9">
    <w:name w:val="68C52DD0732D48A9A5B8DD9CDCC36AE9"/>
    <w:rsid w:val="009741D4"/>
  </w:style>
  <w:style w:type="paragraph" w:customStyle="1" w:styleId="AC0AD9C22F5D44C0BF8847B3BF484135">
    <w:name w:val="AC0AD9C22F5D44C0BF8847B3BF484135"/>
    <w:rsid w:val="00CE0439"/>
  </w:style>
  <w:style w:type="paragraph" w:customStyle="1" w:styleId="991141A9F2354B68A081AD06633D186B">
    <w:name w:val="991141A9F2354B68A081AD06633D186B"/>
    <w:rsid w:val="00CE0439"/>
  </w:style>
  <w:style w:type="paragraph" w:customStyle="1" w:styleId="CA1FFFBA5A8E4A4483368F064499560B">
    <w:name w:val="CA1FFFBA5A8E4A4483368F064499560B"/>
    <w:rsid w:val="005358D1"/>
    <w:pPr>
      <w:spacing w:after="160" w:line="259" w:lineRule="auto"/>
    </w:pPr>
  </w:style>
  <w:style w:type="paragraph" w:customStyle="1" w:styleId="6466E8789E0F48EEB504C9131CD3BA07">
    <w:name w:val="6466E8789E0F48EEB504C9131CD3BA07"/>
    <w:rsid w:val="005358D1"/>
    <w:pPr>
      <w:spacing w:after="160" w:line="259" w:lineRule="auto"/>
    </w:pPr>
  </w:style>
  <w:style w:type="paragraph" w:customStyle="1" w:styleId="522F8DFD93114511A4DF5511A7B6918B">
    <w:name w:val="522F8DFD93114511A4DF5511A7B6918B"/>
    <w:rsid w:val="005358D1"/>
    <w:pPr>
      <w:spacing w:after="160" w:line="259" w:lineRule="auto"/>
    </w:pPr>
  </w:style>
  <w:style w:type="paragraph" w:customStyle="1" w:styleId="982BF3290A6B4CC59EFFEC458041A388">
    <w:name w:val="982BF3290A6B4CC59EFFEC458041A388"/>
    <w:rsid w:val="005358D1"/>
    <w:pPr>
      <w:spacing w:after="160" w:line="259" w:lineRule="auto"/>
    </w:pPr>
  </w:style>
  <w:style w:type="paragraph" w:customStyle="1" w:styleId="26A9A581C4654B749C5F5E6B98E37A4F">
    <w:name w:val="26A9A581C4654B749C5F5E6B98E37A4F"/>
    <w:rsid w:val="005358D1"/>
    <w:pPr>
      <w:spacing w:after="160" w:line="259" w:lineRule="auto"/>
    </w:pPr>
  </w:style>
  <w:style w:type="paragraph" w:customStyle="1" w:styleId="0FC5B138CE304525884D892A8854128B">
    <w:name w:val="0FC5B138CE304525884D892A8854128B"/>
    <w:rsid w:val="005358D1"/>
    <w:pPr>
      <w:spacing w:after="160" w:line="259" w:lineRule="auto"/>
    </w:pPr>
  </w:style>
  <w:style w:type="paragraph" w:customStyle="1" w:styleId="90C5722B161647DCBB71336C4EE31B9B">
    <w:name w:val="90C5722B161647DCBB71336C4EE31B9B"/>
    <w:rsid w:val="005358D1"/>
    <w:pPr>
      <w:spacing w:after="160" w:line="259" w:lineRule="auto"/>
    </w:pPr>
  </w:style>
  <w:style w:type="paragraph" w:customStyle="1" w:styleId="226D8818CFDA471AAEAEBCF53709FE93">
    <w:name w:val="226D8818CFDA471AAEAEBCF53709FE93"/>
    <w:rsid w:val="005358D1"/>
    <w:pPr>
      <w:spacing w:after="160" w:line="259" w:lineRule="auto"/>
    </w:pPr>
  </w:style>
  <w:style w:type="paragraph" w:customStyle="1" w:styleId="4D52FEED269F4EDBA1102125BD556BC8">
    <w:name w:val="4D52FEED269F4EDBA1102125BD556BC8"/>
    <w:rsid w:val="005358D1"/>
    <w:pPr>
      <w:spacing w:after="160" w:line="259" w:lineRule="auto"/>
    </w:pPr>
  </w:style>
  <w:style w:type="paragraph" w:customStyle="1" w:styleId="76E23C2DE8AA4E148AB0C4C1DF51C1B3">
    <w:name w:val="76E23C2DE8AA4E148AB0C4C1DF51C1B3"/>
    <w:rsid w:val="005358D1"/>
    <w:pPr>
      <w:spacing w:after="160" w:line="259" w:lineRule="auto"/>
    </w:pPr>
  </w:style>
  <w:style w:type="paragraph" w:customStyle="1" w:styleId="904D9C001D8B45BB9CE69AE8D1477266">
    <w:name w:val="904D9C001D8B45BB9CE69AE8D1477266"/>
    <w:rsid w:val="005358D1"/>
    <w:pPr>
      <w:spacing w:after="160" w:line="259" w:lineRule="auto"/>
    </w:pPr>
  </w:style>
  <w:style w:type="paragraph" w:customStyle="1" w:styleId="DCB6C5E85E594F9CAEE829371846F180">
    <w:name w:val="DCB6C5E85E594F9CAEE829371846F180"/>
    <w:rsid w:val="005358D1"/>
    <w:pPr>
      <w:spacing w:after="160" w:line="259" w:lineRule="auto"/>
    </w:pPr>
  </w:style>
  <w:style w:type="paragraph" w:customStyle="1" w:styleId="885340CF404B4E149C3C9B7658494426">
    <w:name w:val="885340CF404B4E149C3C9B7658494426"/>
    <w:rsid w:val="005358D1"/>
    <w:pPr>
      <w:spacing w:after="160" w:line="259" w:lineRule="auto"/>
    </w:pPr>
  </w:style>
  <w:style w:type="paragraph" w:customStyle="1" w:styleId="251FB6972F9C4C1FBCB90C612C3DF704">
    <w:name w:val="251FB6972F9C4C1FBCB90C612C3DF704"/>
    <w:rsid w:val="005358D1"/>
    <w:pPr>
      <w:spacing w:after="160" w:line="259" w:lineRule="auto"/>
    </w:pPr>
  </w:style>
  <w:style w:type="paragraph" w:customStyle="1" w:styleId="432818C1F89A44FA9EDC1406BCA76D6D">
    <w:name w:val="432818C1F89A44FA9EDC1406BCA76D6D"/>
    <w:rsid w:val="005358D1"/>
    <w:pPr>
      <w:spacing w:after="160" w:line="259" w:lineRule="auto"/>
    </w:pPr>
  </w:style>
  <w:style w:type="paragraph" w:customStyle="1" w:styleId="0CE6893057A64A18922C302A0B4D5189">
    <w:name w:val="0CE6893057A64A18922C302A0B4D5189"/>
    <w:rsid w:val="005358D1"/>
    <w:pPr>
      <w:spacing w:after="160" w:line="259" w:lineRule="auto"/>
    </w:pPr>
  </w:style>
  <w:style w:type="paragraph" w:customStyle="1" w:styleId="8F25F9A0F5464787B5AB63F26D4BEC21">
    <w:name w:val="8F25F9A0F5464787B5AB63F26D4BEC21"/>
    <w:rsid w:val="005358D1"/>
    <w:pPr>
      <w:spacing w:after="160" w:line="259" w:lineRule="auto"/>
    </w:pPr>
  </w:style>
  <w:style w:type="paragraph" w:customStyle="1" w:styleId="5A72499F578D4C8F8A4CD9B99BF99909">
    <w:name w:val="5A72499F578D4C8F8A4CD9B99BF99909"/>
    <w:rsid w:val="005358D1"/>
    <w:pPr>
      <w:spacing w:after="160" w:line="259" w:lineRule="auto"/>
    </w:pPr>
  </w:style>
  <w:style w:type="paragraph" w:customStyle="1" w:styleId="BEE4BF8DE2D34BDBA78C577620EE3DC8">
    <w:name w:val="BEE4BF8DE2D34BDBA78C577620EE3DC8"/>
    <w:rsid w:val="005358D1"/>
    <w:pPr>
      <w:spacing w:after="160" w:line="259" w:lineRule="auto"/>
    </w:pPr>
  </w:style>
  <w:style w:type="paragraph" w:customStyle="1" w:styleId="19B6725363154B228DCD2159E0990D7B">
    <w:name w:val="19B6725363154B228DCD2159E0990D7B"/>
    <w:rsid w:val="009F33E3"/>
    <w:pPr>
      <w:spacing w:after="160" w:line="259" w:lineRule="auto"/>
    </w:pPr>
  </w:style>
  <w:style w:type="paragraph" w:customStyle="1" w:styleId="2BD9C15FC7E04F34AFE84588BFD69410">
    <w:name w:val="2BD9C15FC7E04F34AFE84588BFD69410"/>
    <w:rsid w:val="009F33E3"/>
    <w:pPr>
      <w:spacing w:after="160" w:line="259" w:lineRule="auto"/>
    </w:pPr>
  </w:style>
  <w:style w:type="paragraph" w:customStyle="1" w:styleId="211C491813564EE28C360374726CD215">
    <w:name w:val="211C491813564EE28C360374726CD215"/>
    <w:rsid w:val="009F33E3"/>
    <w:pPr>
      <w:spacing w:after="160" w:line="259" w:lineRule="auto"/>
    </w:pPr>
  </w:style>
  <w:style w:type="paragraph" w:customStyle="1" w:styleId="5C0792FA55A149F0A4109589EF1DB720">
    <w:name w:val="5C0792FA55A149F0A4109589EF1DB720"/>
    <w:rsid w:val="009F33E3"/>
    <w:pPr>
      <w:spacing w:after="160" w:line="259" w:lineRule="auto"/>
    </w:pPr>
  </w:style>
  <w:style w:type="paragraph" w:customStyle="1" w:styleId="9116E38D960545719218E2D88347A330">
    <w:name w:val="9116E38D960545719218E2D88347A330"/>
    <w:rsid w:val="009F33E3"/>
    <w:pPr>
      <w:spacing w:after="160" w:line="259" w:lineRule="auto"/>
    </w:pPr>
  </w:style>
  <w:style w:type="paragraph" w:customStyle="1" w:styleId="3F631CC98E6F4FF58F4416858BA08590">
    <w:name w:val="3F631CC98E6F4FF58F4416858BA08590"/>
    <w:rsid w:val="009F33E3"/>
    <w:pPr>
      <w:spacing w:after="160" w:line="259" w:lineRule="auto"/>
    </w:pPr>
  </w:style>
  <w:style w:type="paragraph" w:customStyle="1" w:styleId="A038612D325F4A27B275A1C857366B9B">
    <w:name w:val="A038612D325F4A27B275A1C857366B9B"/>
    <w:rsid w:val="009F33E3"/>
    <w:pPr>
      <w:spacing w:after="160" w:line="259" w:lineRule="auto"/>
    </w:pPr>
  </w:style>
  <w:style w:type="paragraph" w:customStyle="1" w:styleId="1E2EADC7B33444BCA13D71D1F9D1A594">
    <w:name w:val="1E2EADC7B33444BCA13D71D1F9D1A594"/>
    <w:rsid w:val="009F33E3"/>
    <w:pPr>
      <w:spacing w:after="160" w:line="259" w:lineRule="auto"/>
    </w:pPr>
  </w:style>
  <w:style w:type="paragraph" w:customStyle="1" w:styleId="D89A2DFDB7FC439B81DFE87AC80F4151">
    <w:name w:val="D89A2DFDB7FC439B81DFE87AC80F4151"/>
    <w:rsid w:val="009F33E3"/>
    <w:pPr>
      <w:spacing w:after="160" w:line="259" w:lineRule="auto"/>
    </w:pPr>
  </w:style>
  <w:style w:type="paragraph" w:customStyle="1" w:styleId="E127DF2112F14AB89053E47C27D7925F">
    <w:name w:val="E127DF2112F14AB89053E47C27D7925F"/>
    <w:rsid w:val="009F33E3"/>
    <w:pPr>
      <w:spacing w:after="160" w:line="259" w:lineRule="auto"/>
    </w:pPr>
  </w:style>
  <w:style w:type="paragraph" w:customStyle="1" w:styleId="A5CD1F5491954B908B0CB3C99560CAE7">
    <w:name w:val="A5CD1F5491954B908B0CB3C99560CAE7"/>
    <w:rsid w:val="009F33E3"/>
    <w:pPr>
      <w:spacing w:after="160" w:line="259" w:lineRule="auto"/>
    </w:pPr>
  </w:style>
  <w:style w:type="paragraph" w:customStyle="1" w:styleId="E8FD0A5B2FC84E9CB469FB8D26FD71EC">
    <w:name w:val="E8FD0A5B2FC84E9CB469FB8D26FD71EC"/>
    <w:rsid w:val="009F33E3"/>
    <w:pPr>
      <w:spacing w:after="160" w:line="259" w:lineRule="auto"/>
    </w:pPr>
  </w:style>
  <w:style w:type="paragraph" w:customStyle="1" w:styleId="1976B26BDF7744BFAD9D5E370812935A">
    <w:name w:val="1976B26BDF7744BFAD9D5E370812935A"/>
    <w:rsid w:val="009F33E3"/>
    <w:pPr>
      <w:spacing w:after="160" w:line="259" w:lineRule="auto"/>
    </w:pPr>
  </w:style>
  <w:style w:type="paragraph" w:customStyle="1" w:styleId="A847FD044AD849DF847B05E88F59BB20">
    <w:name w:val="A847FD044AD849DF847B05E88F59BB20"/>
    <w:rsid w:val="009F33E3"/>
    <w:pPr>
      <w:spacing w:after="160" w:line="259" w:lineRule="auto"/>
    </w:pPr>
  </w:style>
  <w:style w:type="paragraph" w:customStyle="1" w:styleId="0EA8E495503E4B4DA14AB6E1506A5D93">
    <w:name w:val="0EA8E495503E4B4DA14AB6E1506A5D93"/>
    <w:rsid w:val="009F33E3"/>
    <w:pPr>
      <w:spacing w:after="160" w:line="259" w:lineRule="auto"/>
    </w:pPr>
  </w:style>
  <w:style w:type="paragraph" w:customStyle="1" w:styleId="D4031531C9FC46CD91C0C47BE321C4F0">
    <w:name w:val="D4031531C9FC46CD91C0C47BE321C4F0"/>
    <w:rsid w:val="009F33E3"/>
    <w:pPr>
      <w:spacing w:after="160" w:line="259" w:lineRule="auto"/>
    </w:pPr>
  </w:style>
  <w:style w:type="paragraph" w:customStyle="1" w:styleId="9A2CCF3A5B274E9C9C7ABB1327FD23BF">
    <w:name w:val="9A2CCF3A5B274E9C9C7ABB1327FD23BF"/>
    <w:rsid w:val="009F33E3"/>
    <w:pPr>
      <w:spacing w:after="160" w:line="259" w:lineRule="auto"/>
    </w:pPr>
  </w:style>
  <w:style w:type="paragraph" w:customStyle="1" w:styleId="01B401C55FFE47C9BE9C1A3B330A32E5">
    <w:name w:val="01B401C55FFE47C9BE9C1A3B330A32E5"/>
    <w:rsid w:val="009F33E3"/>
    <w:pPr>
      <w:spacing w:after="160" w:line="259" w:lineRule="auto"/>
    </w:pPr>
  </w:style>
  <w:style w:type="paragraph" w:customStyle="1" w:styleId="E3E21180FE9742D598DB0B127A370EE5">
    <w:name w:val="E3E21180FE9742D598DB0B127A370EE5"/>
    <w:rsid w:val="009F33E3"/>
    <w:pPr>
      <w:spacing w:after="160" w:line="259" w:lineRule="auto"/>
    </w:pPr>
  </w:style>
  <w:style w:type="paragraph" w:customStyle="1" w:styleId="26DBCE2C24E64F1CBB61E377C407C6D9">
    <w:name w:val="26DBCE2C24E64F1CBB61E377C407C6D9"/>
    <w:rsid w:val="009F33E3"/>
    <w:pPr>
      <w:spacing w:after="160" w:line="259" w:lineRule="auto"/>
    </w:pPr>
  </w:style>
  <w:style w:type="paragraph" w:customStyle="1" w:styleId="78C234E1DB5A48FD81DC991E068ADDCF">
    <w:name w:val="78C234E1DB5A48FD81DC991E068ADDCF"/>
    <w:rsid w:val="009F33E3"/>
    <w:pPr>
      <w:spacing w:after="160" w:line="259" w:lineRule="auto"/>
    </w:pPr>
  </w:style>
  <w:style w:type="paragraph" w:customStyle="1" w:styleId="29D431EA59DC49C68E3602260710618A">
    <w:name w:val="29D431EA59DC49C68E3602260710618A"/>
    <w:rsid w:val="009F33E3"/>
    <w:pPr>
      <w:spacing w:after="160" w:line="259" w:lineRule="auto"/>
    </w:pPr>
  </w:style>
  <w:style w:type="paragraph" w:customStyle="1" w:styleId="EF29910428554EBBB9B2253FAA58DF9F">
    <w:name w:val="EF29910428554EBBB9B2253FAA58DF9F"/>
    <w:rsid w:val="009F33E3"/>
    <w:pPr>
      <w:spacing w:after="160" w:line="259" w:lineRule="auto"/>
    </w:pPr>
  </w:style>
  <w:style w:type="paragraph" w:customStyle="1" w:styleId="BB469985F83049C79CA20484398AC5C0">
    <w:name w:val="BB469985F83049C79CA20484398AC5C0"/>
    <w:rsid w:val="009F33E3"/>
    <w:pPr>
      <w:spacing w:after="160" w:line="259" w:lineRule="auto"/>
    </w:pPr>
  </w:style>
  <w:style w:type="paragraph" w:customStyle="1" w:styleId="EB589AB5C83643879508F61763D80964">
    <w:name w:val="EB589AB5C83643879508F61763D80964"/>
    <w:rsid w:val="00CD529C"/>
    <w:pPr>
      <w:spacing w:after="160" w:line="259" w:lineRule="auto"/>
    </w:pPr>
  </w:style>
  <w:style w:type="paragraph" w:customStyle="1" w:styleId="28A352461F3E4B3BA77A6493597FBC89">
    <w:name w:val="28A352461F3E4B3BA77A6493597FBC89"/>
    <w:rsid w:val="00CD529C"/>
    <w:pPr>
      <w:spacing w:after="160" w:line="259" w:lineRule="auto"/>
    </w:pPr>
  </w:style>
  <w:style w:type="paragraph" w:customStyle="1" w:styleId="FE8A16BF9321499EA09560E1ABDE1193">
    <w:name w:val="FE8A16BF9321499EA09560E1ABDE1193"/>
    <w:rsid w:val="00A20A52"/>
    <w:pPr>
      <w:spacing w:after="160" w:line="259" w:lineRule="auto"/>
    </w:pPr>
  </w:style>
  <w:style w:type="paragraph" w:customStyle="1" w:styleId="CA1FFFBA5A8E4A4483368F064499560B1">
    <w:name w:val="CA1FFFBA5A8E4A4483368F064499560B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0FC5B138CE304525884D892A8854128B1">
    <w:name w:val="0FC5B138CE304525884D892A8854128B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90C5722B161647DCBB71336C4EE31B9B1">
    <w:name w:val="90C5722B161647DCBB71336C4EE31B9B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226D8818CFDA471AAEAEBCF53709FE931">
    <w:name w:val="226D8818CFDA471AAEAEBCF53709FE93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4D52FEED269F4EDBA1102125BD556BC81">
    <w:name w:val="4D52FEED269F4EDBA1102125BD556BC8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76E23C2DE8AA4E148AB0C4C1DF51C1B31">
    <w:name w:val="76E23C2DE8AA4E148AB0C4C1DF51C1B3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904D9C001D8B45BB9CE69AE8D14772661">
    <w:name w:val="904D9C001D8B45BB9CE69AE8D1477266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DCB6C5E85E594F9CAEE829371846F1801">
    <w:name w:val="DCB6C5E85E594F9CAEE829371846F180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885340CF404B4E149C3C9B76584944261">
    <w:name w:val="885340CF404B4E149C3C9B7658494426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251FB6972F9C4C1FBCB90C612C3DF7041">
    <w:name w:val="251FB6972F9C4C1FBCB90C612C3DF704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0E27D889065C4BB2979034D2FDA820D21">
    <w:name w:val="0E27D889065C4BB2979034D2FDA820D2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AC0158ECD96A437D927F198B63520EE2">
    <w:name w:val="AC0158ECD96A437D927F198B63520EE2"/>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2BD9C15FC7E04F34AFE84588BFD694101">
    <w:name w:val="2BD9C15FC7E04F34AFE84588BFD69410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211C491813564EE28C360374726CD2151">
    <w:name w:val="211C491813564EE28C360374726CD215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5C0792FA55A149F0A4109589EF1DB7201">
    <w:name w:val="5C0792FA55A149F0A4109589EF1DB720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9116E38D960545719218E2D88347A3301">
    <w:name w:val="9116E38D960545719218E2D88347A330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3F631CC98E6F4FF58F4416858BA085901">
    <w:name w:val="3F631CC98E6F4FF58F4416858BA08590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A038612D325F4A27B275A1C857366B9B1">
    <w:name w:val="A038612D325F4A27B275A1C857366B9B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1E2EADC7B33444BCA13D71D1F9D1A5941">
    <w:name w:val="1E2EADC7B33444BCA13D71D1F9D1A594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D89A2DFDB7FC439B81DFE87AC80F41511">
    <w:name w:val="D89A2DFDB7FC439B81DFE87AC80F4151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E127DF2112F14AB89053E47C27D7925F1">
    <w:name w:val="E127DF2112F14AB89053E47C27D7925F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A5CD1F5491954B908B0CB3C99560CAE71">
    <w:name w:val="A5CD1F5491954B908B0CB3C99560CAE7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E8FD0A5B2FC84E9CB469FB8D26FD71EC1">
    <w:name w:val="E8FD0A5B2FC84E9CB469FB8D26FD71EC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1976B26BDF7744BFAD9D5E370812935A1">
    <w:name w:val="1976B26BDF7744BFAD9D5E370812935A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0EA8E495503E4B4DA14AB6E1506A5D931">
    <w:name w:val="0EA8E495503E4B4DA14AB6E1506A5D93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D4031531C9FC46CD91C0C47BE321C4F01">
    <w:name w:val="D4031531C9FC46CD91C0C47BE321C4F0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9A2CCF3A5B274E9C9C7ABB1327FD23BF1">
    <w:name w:val="9A2CCF3A5B274E9C9C7ABB1327FD23BF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01B401C55FFE47C9BE9C1A3B330A32E51">
    <w:name w:val="01B401C55FFE47C9BE9C1A3B330A32E5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E3E21180FE9742D598DB0B127A370EE51">
    <w:name w:val="E3E21180FE9742D598DB0B127A370EE5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26DBCE2C24E64F1CBB61E377C407C6D91">
    <w:name w:val="26DBCE2C24E64F1CBB61E377C407C6D9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78C234E1DB5A48FD81DC991E068ADDCF1">
    <w:name w:val="78C234E1DB5A48FD81DC991E068ADDCF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29D431EA59DC49C68E3602260710618A1">
    <w:name w:val="29D431EA59DC49C68E3602260710618A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EF29910428554EBBB9B2253FAA58DF9F1">
    <w:name w:val="EF29910428554EBBB9B2253FAA58DF9F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BB469985F83049C79CA20484398AC5C01">
    <w:name w:val="BB469985F83049C79CA20484398AC5C01"/>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0326FB32E9AB492595888948BE02332A">
    <w:name w:val="0326FB32E9AB492595888948BE02332A"/>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EA87C953A5A248D6BB16A3C96B682DE5">
    <w:name w:val="EA87C953A5A248D6BB16A3C96B682DE5"/>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32C4B43EF9A049628A8B6474A3429DFC">
    <w:name w:val="32C4B43EF9A049628A8B6474A3429DFC"/>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67121D853AE4429EA7A617A64271B054">
    <w:name w:val="67121D853AE4429EA7A617A64271B054"/>
    <w:rsid w:val="00A20A52"/>
    <w:pPr>
      <w:autoSpaceDE w:val="0"/>
      <w:autoSpaceDN w:val="0"/>
      <w:adjustRightInd w:val="0"/>
      <w:spacing w:after="0" w:line="240" w:lineRule="auto"/>
    </w:pPr>
    <w:rPr>
      <w:rFonts w:ascii="Arial" w:eastAsia="Times New Roman" w:hAnsi="Arial" w:cs="Times New Roman"/>
      <w:snapToGrid w:val="0"/>
      <w:szCs w:val="20"/>
    </w:rPr>
  </w:style>
  <w:style w:type="paragraph" w:customStyle="1" w:styleId="101E2D9D7D4C4A998CB65AAD0ED71215">
    <w:name w:val="101E2D9D7D4C4A998CB65AAD0ED71215"/>
    <w:rsid w:val="00A20A5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IBB Farben CD">
      <a:dk1>
        <a:srgbClr val="000000"/>
      </a:dk1>
      <a:lt1>
        <a:srgbClr val="FFFFFF"/>
      </a:lt1>
      <a:dk2>
        <a:srgbClr val="000000"/>
      </a:dk2>
      <a:lt2>
        <a:srgbClr val="FFFFFF"/>
      </a:lt2>
      <a:accent1>
        <a:srgbClr val="00ADCC"/>
      </a:accent1>
      <a:accent2>
        <a:srgbClr val="66CEE0"/>
      </a:accent2>
      <a:accent3>
        <a:srgbClr val="C0E5EB"/>
      </a:accent3>
      <a:accent4>
        <a:srgbClr val="FF5233"/>
      </a:accent4>
      <a:accent5>
        <a:srgbClr val="E3E2D5"/>
      </a:accent5>
      <a:accent6>
        <a:srgbClr val="AAAAAA"/>
      </a:accent6>
      <a:hlink>
        <a:srgbClr val="0495C5"/>
      </a:hlink>
      <a:folHlink>
        <a:srgbClr val="6666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E4A67-A1F9-4E79-82FD-2F20A7F87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IBB Logobogen blanco.dotx</Template>
  <TotalTime>0</TotalTime>
  <Pages>8</Pages>
  <Words>1500</Words>
  <Characters>11575</Characters>
  <Application>Microsoft Office Word</Application>
  <DocSecurity>0</DocSecurity>
  <Lines>350</Lines>
  <Paragraphs>181</Paragraphs>
  <ScaleCrop>false</ScaleCrop>
  <HeadingPairs>
    <vt:vector size="2" baseType="variant">
      <vt:variant>
        <vt:lpstr>Titel</vt:lpstr>
      </vt:variant>
      <vt:variant>
        <vt:i4>1</vt:i4>
      </vt:variant>
    </vt:vector>
  </HeadingPairs>
  <TitlesOfParts>
    <vt:vector size="1" baseType="lpstr">
      <vt:lpstr>Investitionsbank Berlin</vt:lpstr>
    </vt:vector>
  </TitlesOfParts>
  <Company>Investitionsbank Berlin</Company>
  <LinksUpToDate>false</LinksUpToDate>
  <CharactersWithSpaces>12894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Investitionsbank Berlin</dc:title>
  <dc:creator>Gräfenberg, Anne</dc:creator>
  <cp:lastModifiedBy>Seyffarth, Karin</cp:lastModifiedBy>
  <cp:revision>9</cp:revision>
  <cp:lastPrinted>2012-11-27T14:11:00Z</cp:lastPrinted>
  <dcterms:created xsi:type="dcterms:W3CDTF">2024-01-08T09:05:00Z</dcterms:created>
  <dcterms:modified xsi:type="dcterms:W3CDTF">2026-05-21T09:11:00Z</dcterms:modified>
</cp:coreProperties>
</file>